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AA9EA4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S2-26</w:t>
      </w:r>
      <w:r w:rsidR="00E81D32">
        <w:rPr>
          <w:b/>
          <w:noProof/>
          <w:sz w:val="24"/>
          <w:lang w:val="sv-SE"/>
        </w:rPr>
        <w:t>0</w:t>
      </w:r>
      <w:r w:rsidR="00A25379">
        <w:rPr>
          <w:b/>
          <w:noProof/>
          <w:sz w:val="24"/>
          <w:lang w:val="sv-SE"/>
        </w:rPr>
        <w:t>0493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27E8A45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Pr>
          <w:rFonts w:ascii="Arial" w:hAnsi="Arial" w:cs="Arial" w:hint="eastAsia"/>
          <w:b/>
          <w:highlight w:val="yellow"/>
          <w:lang w:eastAsia="zh-CN"/>
        </w:rPr>
        <w:t>OPPO</w:t>
      </w:r>
    </w:p>
    <w:p w14:paraId="65CE4E4B" w14:textId="6B695C2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9740E">
        <w:rPr>
          <w:rFonts w:ascii="Arial" w:hAnsi="Arial" w:cs="Arial"/>
          <w:b/>
        </w:rPr>
        <w:t>21</w:t>
      </w:r>
      <w:r w:rsidR="00AB1CCA" w:rsidRPr="003B3CC4">
        <w:rPr>
          <w:rFonts w:ascii="Arial" w:hAnsi="Arial" w:cs="Arial"/>
          <w:b/>
        </w:rPr>
        <w:t xml:space="preserve">] </w:t>
      </w:r>
      <w:bookmarkStart w:id="0" w:name="_Hlk220449927"/>
      <w:r w:rsidR="00D9740E">
        <w:rPr>
          <w:rFonts w:ascii="Arial" w:hAnsi="Arial" w:cs="Arial" w:hint="eastAsia"/>
          <w:b/>
          <w:lang w:eastAsia="zh-CN"/>
        </w:rPr>
        <w:t>Solution</w:t>
      </w:r>
      <w:r w:rsidR="00D9740E">
        <w:rPr>
          <w:rFonts w:ascii="Arial" w:hAnsi="Arial" w:cs="Arial"/>
          <w:b/>
        </w:rPr>
        <w:t xml:space="preserve"> to </w:t>
      </w:r>
      <w:bookmarkStart w:id="1" w:name="_Hlk220439825"/>
      <w:r w:rsidR="00D9740E">
        <w:rPr>
          <w:rFonts w:ascii="Arial" w:hAnsi="Arial" w:cs="Arial"/>
          <w:b/>
        </w:rPr>
        <w:t xml:space="preserve">support </w:t>
      </w:r>
      <w:r w:rsidR="00D9740E" w:rsidRPr="00D9740E">
        <w:rPr>
          <w:rFonts w:ascii="Arial" w:hAnsi="Arial" w:cs="Arial"/>
          <w:b/>
        </w:rPr>
        <w:t>Data Set/Encoder Parameter Sharing</w:t>
      </w:r>
      <w:bookmarkEnd w:id="0"/>
      <w:bookmarkEnd w:id="1"/>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B6151B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42730AB" w:rsidR="00134914" w:rsidRPr="00D24BB9" w:rsidRDefault="00D24BB9" w:rsidP="00D9740E">
      <w:pPr>
        <w:rPr>
          <w:rFonts w:ascii="Arial" w:hAnsi="Arial" w:cs="Arial"/>
          <w:b/>
          <w:bCs/>
        </w:rPr>
      </w:pPr>
      <w:r>
        <w:rPr>
          <w:rFonts w:ascii="Arial" w:hAnsi="Arial" w:cs="Arial"/>
          <w:i/>
        </w:rPr>
        <w:t xml:space="preserve">Abstract of the contribution: </w:t>
      </w:r>
      <w:r w:rsidR="00D9740E">
        <w:rPr>
          <w:rFonts w:ascii="Arial" w:hAnsi="Arial" w:cs="Arial"/>
          <w:i/>
        </w:rPr>
        <w:t xml:space="preserve">This paper provides the solution </w:t>
      </w:r>
      <w:r w:rsidR="00310DE0">
        <w:rPr>
          <w:rFonts w:ascii="Arial" w:hAnsi="Arial" w:cs="Arial"/>
          <w:i/>
        </w:rPr>
        <w:t xml:space="preserve">to </w:t>
      </w:r>
      <w:r w:rsidR="004E0251" w:rsidRPr="004E0251">
        <w:rPr>
          <w:rFonts w:ascii="Arial" w:hAnsi="Arial" w:cs="Arial"/>
          <w:i/>
        </w:rPr>
        <w:t>support Data Set/Encoder Parameter Sharing</w:t>
      </w:r>
      <w:r w:rsidR="00D9740E">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w:t>
      </w:r>
      <w:proofErr w:type="gramStart"/>
      <w:r w:rsidR="00567921">
        <w:rPr>
          <w:i/>
          <w:iCs/>
          <w:color w:val="0070C0"/>
        </w:rPr>
        <w:t>e.g.</w:t>
      </w:r>
      <w:proofErr w:type="gramEnd"/>
      <w:r w:rsidR="00567921">
        <w:rPr>
          <w:i/>
          <w:iCs/>
          <w:color w:val="0070C0"/>
        </w:rPr>
        <w:t xml:space="preserve"> KI#X, bullet#Y)</w:t>
      </w:r>
    </w:p>
    <w:p w14:paraId="64256721" w14:textId="127C878E"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5B2EFF18" w14:textId="709C31D5" w:rsidR="004E0251" w:rsidRDefault="004E0251" w:rsidP="004E0251">
      <w:r>
        <w:t xml:space="preserve">RAN WGs are discussing a mechanism where a third-party server collects data from the core network for AI model training and </w:t>
      </w:r>
      <w:r w:rsidR="00D64858">
        <w:rPr>
          <w:rFonts w:hint="eastAsia"/>
          <w:lang w:eastAsia="zh-CN"/>
        </w:rPr>
        <w:t>provides</w:t>
      </w:r>
      <w:r>
        <w:t xml:space="preserve"> the AI model </w:t>
      </w:r>
      <w:r w:rsidR="00D64858">
        <w:t>to</w:t>
      </w:r>
      <w:r>
        <w:t xml:space="preserve"> the UE to improve CSI feedback through AI.</w:t>
      </w:r>
    </w:p>
    <w:p w14:paraId="7C67D85E" w14:textId="559A7E7C" w:rsidR="004E0251" w:rsidRDefault="004E0251" w:rsidP="004E0251">
      <w:pPr>
        <w:rPr>
          <w:lang w:eastAsia="zh-CN"/>
        </w:rPr>
      </w:pPr>
      <w:r>
        <w:rPr>
          <w:rFonts w:ascii="楷体_GB2312" w:eastAsia="楷体_GB2312" w:hAnsi="楷体_GB2312"/>
          <w:noProof/>
          <w:sz w:val="24"/>
        </w:rPr>
        <w:drawing>
          <wp:inline distT="0" distB="0" distL="0" distR="0" wp14:anchorId="22F347FF" wp14:editId="6A1DB928">
            <wp:extent cx="4907915" cy="8718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07915" cy="871855"/>
                    </a:xfrm>
                    <a:prstGeom prst="rect">
                      <a:avLst/>
                    </a:prstGeom>
                    <a:noFill/>
                  </pic:spPr>
                </pic:pic>
              </a:graphicData>
            </a:graphic>
          </wp:inline>
        </w:drawing>
      </w:r>
    </w:p>
    <w:p w14:paraId="709A8DCB" w14:textId="2B183C49" w:rsidR="004E0251" w:rsidRDefault="004E0251" w:rsidP="004E0251">
      <w:r>
        <w:rPr>
          <w:rStyle w:val="Strong"/>
          <w:rFonts w:ascii="Segoe UI" w:hAnsi="Segoe UI" w:cs="Segoe UI"/>
          <w:color w:val="0F1115"/>
        </w:rPr>
        <w:t>Encoder:</w:t>
      </w:r>
      <w:r>
        <w:t> An Encoder is a compression model deployed on the UE side. Its function is to perform compression on high-dimensional Target CSI data, generating low-dimensional CSI feedback.</w:t>
      </w:r>
    </w:p>
    <w:p w14:paraId="743E9C2E" w14:textId="6C6E1862" w:rsidR="004E0251" w:rsidRDefault="004E0251" w:rsidP="004E0251">
      <w:r>
        <w:rPr>
          <w:rStyle w:val="Strong"/>
          <w:rFonts w:ascii="Segoe UI" w:hAnsi="Segoe UI" w:cs="Segoe UI"/>
          <w:color w:val="0F1115"/>
        </w:rPr>
        <w:t>Decoder:</w:t>
      </w:r>
      <w:r>
        <w:t> A Decoder is a reconstruction model deployed on the gNB (base station) side. Its function is to decode the received compressed CSI feedback and reconstruct the CSI data as accurately as possible.</w:t>
      </w:r>
    </w:p>
    <w:p w14:paraId="20FA7F3B" w14:textId="06CCA96D" w:rsidR="004E0251" w:rsidRDefault="004E0251" w:rsidP="004E0251">
      <w:r>
        <w:t xml:space="preserve">To train the encoder and decoder models, the gNB triggers the UE to perform Target CSI measurements. The UE then sends the Target CSI data to the gNB. The gNB uses this Target CSI to train both the UE-side encoder and the RAN-side decoder models. </w:t>
      </w:r>
      <w:r w:rsidR="00D64858">
        <w:t>I</w:t>
      </w:r>
      <w:r>
        <w:t xml:space="preserve">t </w:t>
      </w:r>
      <w:r w:rsidR="00D64858">
        <w:t xml:space="preserve">also </w:t>
      </w:r>
      <w:r>
        <w:t>uses the trained encoder to compress the Target CSI into CSI feedback.</w:t>
      </w:r>
    </w:p>
    <w:p w14:paraId="44EFD147" w14:textId="028B92A4" w:rsidR="004E0251" w:rsidRDefault="004E0251" w:rsidP="004E0251">
      <w:r>
        <w:t>AF is the entity responsible for training the encoder model, typically deployed by UE manufacturers or chipset vendors. The AF trains the UE-side encoder based on CSI feedback and Target CSI, then provides the trained encoder to the UE. Therefore, the AF needs to collect the necessary information for model training</w:t>
      </w:r>
      <w:r w:rsidR="00D64858">
        <w:t xml:space="preserve"> as follows</w:t>
      </w:r>
      <w:r>
        <w:t>:</w:t>
      </w:r>
    </w:p>
    <w:p w14:paraId="3F3C5846" w14:textId="3698723F" w:rsidR="004E0251" w:rsidRDefault="004E0251" w:rsidP="004E0251">
      <w:pPr>
        <w:pStyle w:val="ListParagraph"/>
        <w:numPr>
          <w:ilvl w:val="0"/>
          <w:numId w:val="5"/>
        </w:numPr>
        <w:ind w:firstLineChars="0"/>
      </w:pPr>
      <w:r w:rsidRPr="004E0251">
        <w:rPr>
          <w:rStyle w:val="Strong"/>
          <w:rFonts w:ascii="Segoe UI" w:hAnsi="Segoe UI" w:cs="Segoe UI"/>
          <w:color w:val="0F1115"/>
        </w:rPr>
        <w:t>CSI feedback and original Target CSI (Dataset Sharing):</w:t>
      </w:r>
      <w:r>
        <w:t> The AF directly trains the UE-side encoder using the CSI feedback and Target CSI received from CN.</w:t>
      </w:r>
    </w:p>
    <w:p w14:paraId="09135A36" w14:textId="6BEF3B9B" w:rsidR="004E0251" w:rsidRDefault="004E0251" w:rsidP="004E0251">
      <w:pPr>
        <w:pStyle w:val="ListParagraph"/>
        <w:numPr>
          <w:ilvl w:val="0"/>
          <w:numId w:val="5"/>
        </w:numPr>
        <w:ind w:firstLineChars="0"/>
      </w:pPr>
      <w:r w:rsidRPr="004E0251">
        <w:rPr>
          <w:rStyle w:val="Strong"/>
          <w:rFonts w:ascii="Segoe UI" w:hAnsi="Segoe UI" w:cs="Segoe UI"/>
          <w:color w:val="0F1115"/>
        </w:rPr>
        <w:t>gNB-trained encoder and original Target CSI (Encoder Parameter Sharing + Dataset Sharing):</w:t>
      </w:r>
      <w:r>
        <w:t> The AF first uses the gNB-trained encoder (received from the CN) to compress the Target CSI into CSI feedback. It then trains the UE-side encoder based on this locally generated CSI feedback and the Target CSI received from the CN.</w:t>
      </w:r>
    </w:p>
    <w:p w14:paraId="467888DB" w14:textId="08778EC3" w:rsidR="004E0251" w:rsidRDefault="004E0251" w:rsidP="004E0251">
      <w:pPr>
        <w:pStyle w:val="ListParagraph"/>
        <w:numPr>
          <w:ilvl w:val="0"/>
          <w:numId w:val="5"/>
        </w:numPr>
        <w:ind w:firstLineChars="0"/>
      </w:pPr>
      <w:r w:rsidRPr="004E0251">
        <w:rPr>
          <w:rStyle w:val="Strong"/>
          <w:rFonts w:ascii="Segoe UI" w:hAnsi="Segoe UI" w:cs="Segoe UI"/>
          <w:color w:val="0F1115"/>
        </w:rPr>
        <w:t>gNB-trained encoder (Encoder Parameter Sharing):</w:t>
      </w:r>
      <w:r>
        <w:t> The AF first uses the gNB-trained encoder (received from the CN) to compress the original Target CSI into CSI feedback. It then trains the UE-side encoder based on this locally generated CSI feedback and the Target CSI received from the application layer.</w:t>
      </w:r>
    </w:p>
    <w:p w14:paraId="7C56C70A" w14:textId="72FC0C2D" w:rsidR="004E0251" w:rsidRDefault="004E0251" w:rsidP="004E0251">
      <w:r w:rsidRPr="004E0251">
        <w:t xml:space="preserve">This paper provides the solution </w:t>
      </w:r>
      <w:r w:rsidR="00D64858">
        <w:t xml:space="preserve">to </w:t>
      </w:r>
      <w:r w:rsidRPr="004E0251">
        <w:t>support Data Set/Encoder Parameter Sharing.</w:t>
      </w: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621D5E29" w:rsidR="002B4079" w:rsidRDefault="002B4079" w:rsidP="002B4079">
      <w:pPr>
        <w:rPr>
          <w:lang w:eastAsia="ko-KR"/>
        </w:rPr>
      </w:pPr>
      <w:r>
        <w:rPr>
          <w:lang w:eastAsia="ko-KR"/>
        </w:rPr>
        <w:t>It is proposed to agree the following changes vs. TS 2</w:t>
      </w:r>
      <w:r w:rsidR="00937933">
        <w:rPr>
          <w:lang w:eastAsia="ko-KR"/>
        </w:rPr>
        <w:t>6.21.Y.1.</w:t>
      </w:r>
      <w:r>
        <w:rPr>
          <w:lang w:eastAsia="ko-KR"/>
        </w:rPr>
        <w:t>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7"/>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72E05DC" w:rsidR="002518BD" w:rsidRPr="001D0732" w:rsidRDefault="002518BD" w:rsidP="000E565F">
            <w:pPr>
              <w:pStyle w:val="TAH"/>
              <w:rPr>
                <w:rFonts w:eastAsia="等线"/>
                <w:lang w:eastAsia="zh-CN"/>
              </w:rPr>
            </w:pPr>
            <w:r w:rsidRPr="001D0732">
              <w:rPr>
                <w:rFonts w:eastAsia="等线"/>
                <w:lang w:eastAsia="zh-CN"/>
              </w:rPr>
              <w:t>#</w:t>
            </w:r>
            <w:r w:rsidR="00D2339F">
              <w:rPr>
                <w:rFonts w:eastAsia="等线"/>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BA3B02C" w:rsidR="002518BD" w:rsidRPr="001D0732" w:rsidRDefault="00D2339F" w:rsidP="000E565F">
            <w:pPr>
              <w:pStyle w:val="TAC"/>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5D3C22B9" w:rsidR="0036775E" w:rsidRDefault="0036775E" w:rsidP="0036775E">
      <w:pPr>
        <w:pStyle w:val="Heading2"/>
      </w:pPr>
      <w:r w:rsidRPr="008856AB">
        <w:t>6.</w:t>
      </w:r>
      <w:r w:rsidR="00D2339F">
        <w:t>21</w:t>
      </w:r>
      <w:r w:rsidRPr="008856AB">
        <w:tab/>
        <w:t>Solutions to KI#</w:t>
      </w:r>
      <w:r w:rsidR="00D2339F">
        <w:t>21</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5F8D2ECD" w:rsidR="0036775E" w:rsidRPr="001D0732" w:rsidRDefault="0036775E" w:rsidP="0036775E">
      <w:pPr>
        <w:pStyle w:val="Heading3"/>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r w:rsidRPr="001D0732">
        <w:t>6.</w:t>
      </w:r>
      <w:proofErr w:type="gramStart"/>
      <w:r w:rsidR="00D2339F">
        <w:t>21</w:t>
      </w:r>
      <w:r w:rsidRPr="001D0732">
        <w:t>.Y</w:t>
      </w:r>
      <w:proofErr w:type="gramEnd"/>
      <w:r w:rsidRPr="001D0732">
        <w:tab/>
        <w:t>Solution #</w:t>
      </w:r>
      <w:r w:rsidR="00D2339F">
        <w:t>21</w:t>
      </w:r>
      <w:r w:rsidRPr="001D0732">
        <w:t xml:space="preserve">.Y: </w:t>
      </w:r>
      <w:bookmarkEnd w:id="29"/>
      <w:bookmarkEnd w:id="30"/>
      <w:bookmarkEnd w:id="31"/>
      <w:bookmarkEnd w:id="32"/>
      <w:bookmarkEnd w:id="33"/>
      <w:bookmarkEnd w:id="34"/>
      <w:bookmarkEnd w:id="35"/>
      <w:r w:rsidR="00D2339F" w:rsidRPr="00E07D1C">
        <w:rPr>
          <w:rFonts w:hint="eastAsia"/>
        </w:rPr>
        <w:t>Solution</w:t>
      </w:r>
      <w:r w:rsidR="00D2339F" w:rsidRPr="00E07D1C">
        <w:t xml:space="preserve"> to support Data Set/Encoder Parameter Sharing</w:t>
      </w:r>
    </w:p>
    <w:p w14:paraId="0D254E1F" w14:textId="34512E0C" w:rsidR="0036775E" w:rsidRPr="001D0732" w:rsidRDefault="0036775E" w:rsidP="0036775E">
      <w:pPr>
        <w:pStyle w:val="Heading4"/>
      </w:pPr>
      <w:bookmarkStart w:id="36" w:name="_Toc500949099"/>
      <w:bookmarkStart w:id="37" w:name="_Toc204948593"/>
      <w:bookmarkStart w:id="38" w:name="_Toc204948720"/>
      <w:bookmarkStart w:id="39" w:name="_Toc206752138"/>
      <w:bookmarkStart w:id="40" w:name="_Toc214981699"/>
      <w:bookmarkStart w:id="41" w:name="_Toc214989624"/>
      <w:bookmarkStart w:id="42" w:name="_Toc215056201"/>
      <w:bookmarkStart w:id="43" w:name="_Toc215665848"/>
      <w:r w:rsidRPr="001D0732">
        <w:t>6.</w:t>
      </w:r>
      <w:proofErr w:type="gramStart"/>
      <w:r w:rsidR="00D2339F">
        <w:t>21</w:t>
      </w:r>
      <w:r w:rsidRPr="001D0732">
        <w:t>.Y.</w:t>
      </w:r>
      <w:proofErr w:type="gramEnd"/>
      <w:r w:rsidRPr="001D0732">
        <w:t>0</w:t>
      </w:r>
      <w:r w:rsidRPr="001D0732">
        <w:tab/>
      </w:r>
      <w:bookmarkEnd w:id="36"/>
      <w:r>
        <w:t>Topic</w:t>
      </w:r>
      <w:r w:rsidR="005E5F61">
        <w:t>s</w:t>
      </w:r>
      <w:r>
        <w:t xml:space="preserve"> addressed and </w:t>
      </w:r>
      <w:r w:rsidRPr="001D0732">
        <w:t xml:space="preserve">High-level </w:t>
      </w:r>
      <w:r w:rsidR="00F3442A">
        <w:t>S</w:t>
      </w:r>
      <w:r w:rsidRPr="001D0732">
        <w:t>olution Principles</w:t>
      </w:r>
      <w:bookmarkEnd w:id="37"/>
      <w:bookmarkEnd w:id="38"/>
      <w:bookmarkEnd w:id="39"/>
      <w:bookmarkEnd w:id="40"/>
      <w:bookmarkEnd w:id="41"/>
      <w:bookmarkEnd w:id="42"/>
      <w:bookmarkEnd w:id="43"/>
    </w:p>
    <w:p w14:paraId="6B32C07E" w14:textId="77777777" w:rsidR="0036775E" w:rsidRPr="001937CF" w:rsidRDefault="0036775E" w:rsidP="0036775E">
      <w:pPr>
        <w:rPr>
          <w:i/>
          <w:iCs/>
          <w:color w:val="0070C0"/>
        </w:rPr>
      </w:pPr>
      <w:bookmarkStart w:id="44"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a clear description of which topic the solution addresses. A topic could be a whole KI, a sub-set of a KI (</w:t>
      </w:r>
      <w:proofErr w:type="gramStart"/>
      <w:r w:rsidRPr="001937CF">
        <w:rPr>
          <w:i/>
          <w:iCs/>
          <w:color w:val="0070C0"/>
        </w:rPr>
        <w:t>e.g.</w:t>
      </w:r>
      <w:proofErr w:type="gramEnd"/>
      <w:r w:rsidRPr="001937CF">
        <w:rPr>
          <w:i/>
          <w:iCs/>
          <w:color w:val="0070C0"/>
        </w:rPr>
        <w:t xml:space="preserve"> a bullet of a KI), multiple KIs, or subsets of multiple KIs </w:t>
      </w:r>
    </w:p>
    <w:p w14:paraId="12D4506F" w14:textId="1D9FCBE6" w:rsidR="0036775E"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 xml:space="preserve">level principles of the solution, </w:t>
      </w:r>
      <w:proofErr w:type="gramStart"/>
      <w:r w:rsidRPr="001937CF">
        <w:rPr>
          <w:i/>
          <w:iCs/>
          <w:color w:val="0070C0"/>
        </w:rPr>
        <w:t>e.g.</w:t>
      </w:r>
      <w:proofErr w:type="gramEnd"/>
      <w:r w:rsidRPr="001937CF">
        <w:rPr>
          <w:i/>
          <w:iCs/>
          <w:color w:val="0070C0"/>
        </w:rPr>
        <w:t xml:space="preserve"> in bullet form, describing the key architectural points that are proposed by the solution.</w:t>
      </w:r>
    </w:p>
    <w:p w14:paraId="48B45989" w14:textId="77777777" w:rsidR="00D52A68" w:rsidRDefault="00D52A68" w:rsidP="00E07D1C">
      <w:pPr>
        <w:rPr>
          <w:lang w:eastAsia="zh-CN"/>
        </w:rPr>
      </w:pPr>
      <w:r w:rsidRPr="00D52A68">
        <w:rPr>
          <w:lang w:eastAsia="zh-CN"/>
        </w:rPr>
        <w:t>This solution is to address Key Issue #21, Bullet #1 (Identify High-Level Use Cases) and Bullet #2 (Study Required Data Framework Functionalities).</w:t>
      </w:r>
    </w:p>
    <w:p w14:paraId="2C5932F3" w14:textId="1776EED0" w:rsidR="00E07D1C" w:rsidRDefault="00E07D1C" w:rsidP="00E07D1C">
      <w:r>
        <w:t>The Base Station (gNB) collects Target CSI from UEs. It uses this data to train a dual-model set: a UE-side encoder and a RAN-side decoder. Subsequently, it employs the trained encoder to compress Target CSI into CSI feedback.</w:t>
      </w:r>
    </w:p>
    <w:p w14:paraId="427AAF2E" w14:textId="46ACC747" w:rsidR="00E07D1C" w:rsidRDefault="00E07D1C" w:rsidP="00E07D1C">
      <w:r>
        <w:t>A "Data Information Storage Indication" dictates where the generated assets (Data Information: includes data [Target CSI, CSI feedback, encoder] and metadata) are physically stored. The Base Station registers this information with a central CN NF (Data Collection/Sharing Network Element).</w:t>
      </w:r>
    </w:p>
    <w:p w14:paraId="346A7285" w14:textId="52C681E7" w:rsidR="00E07D1C" w:rsidRDefault="00E07D1C" w:rsidP="00E07D1C">
      <w:pPr>
        <w:pStyle w:val="ListParagraph"/>
        <w:numPr>
          <w:ilvl w:val="0"/>
          <w:numId w:val="5"/>
        </w:numPr>
        <w:ind w:firstLineChars="0"/>
      </w:pPr>
      <w:r>
        <w:t>If storage is in the CN NF, the Base Station sends the full Data Information.</w:t>
      </w:r>
    </w:p>
    <w:p w14:paraId="1C4F9DE6" w14:textId="305A3CDE" w:rsidR="00E07D1C" w:rsidRDefault="00E07D1C" w:rsidP="00E07D1C">
      <w:pPr>
        <w:pStyle w:val="ListParagraph"/>
        <w:numPr>
          <w:ilvl w:val="0"/>
          <w:numId w:val="5"/>
        </w:numPr>
        <w:ind w:firstLineChars="0"/>
      </w:pPr>
      <w:r>
        <w:t>If storage is local (at the Base Station), the Base Station sends only the metadata to the CN NF.</w:t>
      </w:r>
    </w:p>
    <w:p w14:paraId="0E404244" w14:textId="305042B1" w:rsidR="00E07D1C" w:rsidRDefault="00E07D1C" w:rsidP="00E07D1C">
      <w:r>
        <w:t>An external Application Server requests data by sending a Data Sharing Service Request to the CN NF</w:t>
      </w:r>
      <w:r>
        <w:t xml:space="preserve">, indicating </w:t>
      </w:r>
      <w:r>
        <w:t xml:space="preserve">Service Type </w:t>
      </w:r>
      <w:r>
        <w:t>(</w:t>
      </w:r>
      <w:r>
        <w:t>Dataset Sharing, Encoder Parameter Sharing, or both</w:t>
      </w:r>
      <w:r>
        <w:t>)</w:t>
      </w:r>
      <w:r>
        <w:t>.</w:t>
      </w:r>
    </w:p>
    <w:p w14:paraId="2AB578D7" w14:textId="121B3B59" w:rsidR="00E07D1C" w:rsidRDefault="00E07D1C" w:rsidP="00E07D1C">
      <w:r>
        <w:lastRenderedPageBreak/>
        <w:t>Upon receiving a request, the CN NF orchestrates the data delivery to the Application Server. The method depends on the registered storage location:</w:t>
      </w:r>
    </w:p>
    <w:p w14:paraId="35577885" w14:textId="3F495AF7" w:rsidR="00E07D1C" w:rsidRDefault="00E07D1C" w:rsidP="00E07D1C">
      <w:pPr>
        <w:pStyle w:val="ListParagraph"/>
        <w:numPr>
          <w:ilvl w:val="0"/>
          <w:numId w:val="5"/>
        </w:numPr>
        <w:ind w:firstLineChars="0"/>
      </w:pPr>
      <w:r>
        <w:t>CN NF Direct Delivery: If data is stored at the CN NF, it retrieves and sends the data directly.</w:t>
      </w:r>
    </w:p>
    <w:p w14:paraId="4CBDA092" w14:textId="25333C11" w:rsidR="00E07D1C" w:rsidRDefault="00E07D1C" w:rsidP="00E07D1C">
      <w:pPr>
        <w:pStyle w:val="ListParagraph"/>
        <w:numPr>
          <w:ilvl w:val="0"/>
          <w:numId w:val="5"/>
        </w:numPr>
        <w:ind w:firstLineChars="0"/>
      </w:pPr>
      <w:r>
        <w:t>CN NF-Mediated Delivery: If data is stored locally at a Base Station, the CN NF first requests the specific data from the appropriate Base Station (using a Data Information Request), then forwards it to the Application Server.</w:t>
      </w:r>
    </w:p>
    <w:p w14:paraId="3F5C308C" w14:textId="544AC45E" w:rsidR="00E07D1C" w:rsidRDefault="00E07D1C" w:rsidP="00E07D1C">
      <w:pPr>
        <w:pStyle w:val="ListParagraph"/>
        <w:numPr>
          <w:ilvl w:val="0"/>
          <w:numId w:val="5"/>
        </w:numPr>
        <w:ind w:firstLineChars="0"/>
      </w:pPr>
      <w:r>
        <w:t>CN NF-Directed Peer Delivery: The CN NF can instruct a Base Station to send data directly to the Application Server by providing the Application Server's address.</w:t>
      </w:r>
    </w:p>
    <w:p w14:paraId="485B4E67" w14:textId="1407967C" w:rsidR="00E07D1C" w:rsidRDefault="00E07D1C" w:rsidP="00E07D1C">
      <w:r>
        <w:t xml:space="preserve">When data is stored locally at Base Stations, the CN NF must select the correct one. </w:t>
      </w:r>
    </w:p>
    <w:p w14:paraId="7BE5F9EE" w14:textId="6A55D7A3" w:rsidR="00E07D1C" w:rsidRDefault="00E07D1C" w:rsidP="00E07D1C">
      <w:r>
        <w:t xml:space="preserve">Communication for registration and data retrieval between the Base Station and the CN NF </w:t>
      </w:r>
      <w:r>
        <w:t xml:space="preserve">is over </w:t>
      </w:r>
      <w:r>
        <w:t>Data Connection</w:t>
      </w:r>
      <w:r>
        <w:t>.</w:t>
      </w:r>
    </w:p>
    <w:p w14:paraId="761E6D37" w14:textId="5C333F8D" w:rsidR="0036775E" w:rsidRPr="001D0732" w:rsidRDefault="00E07D1C" w:rsidP="00E07D1C">
      <w:r>
        <w:t>The solution defines a structured Data Information package, which includes:</w:t>
      </w:r>
      <w:r>
        <w:t xml:space="preserve"> </w:t>
      </w:r>
      <w:r>
        <w:t>Metadata</w:t>
      </w:r>
      <w:r>
        <w:t xml:space="preserve"> (</w:t>
      </w:r>
      <w:r>
        <w:t>Descriptive information such as data type, generation time, size, validity, collection location, device identifiers, and quality metrics</w:t>
      </w:r>
      <w:r>
        <w:rPr>
          <w:rFonts w:hint="eastAsia"/>
          <w:lang w:eastAsia="zh-CN"/>
        </w:rPr>
        <w:t>)</w:t>
      </w:r>
      <w:r>
        <w:t xml:space="preserve"> </w:t>
      </w:r>
      <w:r>
        <w:rPr>
          <w:rFonts w:hint="eastAsia"/>
          <w:lang w:eastAsia="zh-CN"/>
        </w:rPr>
        <w:t>and</w:t>
      </w:r>
      <w:r>
        <w:t xml:space="preserve"> </w:t>
      </w:r>
      <w:r>
        <w:rPr>
          <w:rFonts w:hint="eastAsia"/>
          <w:lang w:eastAsia="zh-CN"/>
        </w:rPr>
        <w:t>the</w:t>
      </w:r>
      <w:r>
        <w:t xml:space="preserve"> </w:t>
      </w:r>
      <w:r>
        <w:rPr>
          <w:rFonts w:hint="eastAsia"/>
          <w:lang w:eastAsia="zh-CN"/>
        </w:rPr>
        <w:t>d</w:t>
      </w:r>
      <w:r>
        <w:t xml:space="preserve">ata </w:t>
      </w:r>
      <w:r>
        <w:rPr>
          <w:rFonts w:hint="eastAsia"/>
          <w:lang w:eastAsia="zh-CN"/>
        </w:rPr>
        <w:t>(</w:t>
      </w:r>
      <w:r>
        <w:t>The actual payloads - Target CSI, CSI feedback, and the encoder model.</w:t>
      </w:r>
      <w:r>
        <w:t>)</w:t>
      </w:r>
    </w:p>
    <w:p w14:paraId="0850CE58" w14:textId="16CD0E7C" w:rsidR="0036775E" w:rsidRDefault="0036775E" w:rsidP="0036775E">
      <w:pPr>
        <w:pStyle w:val="Heading4"/>
      </w:pPr>
      <w:bookmarkStart w:id="45" w:name="_Toc204948594"/>
      <w:bookmarkStart w:id="46" w:name="_Toc204948721"/>
      <w:bookmarkStart w:id="47" w:name="_Toc206752139"/>
      <w:bookmarkStart w:id="48" w:name="_Toc214981700"/>
      <w:bookmarkStart w:id="49" w:name="_Toc214989625"/>
      <w:bookmarkStart w:id="50" w:name="_Toc215056202"/>
      <w:bookmarkStart w:id="51" w:name="_Toc215665849"/>
      <w:r w:rsidRPr="001D0732">
        <w:t>6.</w:t>
      </w:r>
      <w:proofErr w:type="gramStart"/>
      <w:r w:rsidR="00B37D10">
        <w:t>21</w:t>
      </w:r>
      <w:r w:rsidRPr="001D0732">
        <w:t>.Y.</w:t>
      </w:r>
      <w:proofErr w:type="gramEnd"/>
      <w:r w:rsidRPr="001D0732">
        <w:t>1</w:t>
      </w:r>
      <w:r w:rsidRPr="001D0732">
        <w:tab/>
        <w:t>Description</w:t>
      </w:r>
      <w:bookmarkEnd w:id="45"/>
      <w:bookmarkEnd w:id="46"/>
      <w:bookmarkEnd w:id="47"/>
      <w:bookmarkEnd w:id="48"/>
      <w:bookmarkEnd w:id="49"/>
      <w:bookmarkEnd w:id="50"/>
      <w:bookmarkEnd w:id="51"/>
    </w:p>
    <w:p w14:paraId="56C96D4F" w14:textId="77777777" w:rsidR="001168AF" w:rsidRPr="005818C7" w:rsidRDefault="001168AF" w:rsidP="001168AF">
      <w:pPr>
        <w:rPr>
          <w:i/>
          <w:iCs/>
          <w:color w:val="0070C0"/>
        </w:rPr>
      </w:pPr>
      <w:bookmarkStart w:id="52" w:name="_Toc204948595"/>
      <w:bookmarkStart w:id="53" w:name="_Toc204948722"/>
      <w:bookmarkStart w:id="54" w:name="_Toc206752140"/>
      <w:bookmarkStart w:id="55" w:name="_Toc214981701"/>
      <w:bookmarkStart w:id="56" w:name="_Toc214989626"/>
      <w:bookmarkStart w:id="57" w:name="_Toc215056203"/>
      <w:bookmarkStart w:id="58" w:name="_Toc215665850"/>
      <w:r w:rsidRPr="005818C7">
        <w:rPr>
          <w:i/>
          <w:iCs/>
          <w:color w:val="0070C0"/>
        </w:rPr>
        <w:t xml:space="preserve">Guidance – include in this clause: </w:t>
      </w:r>
    </w:p>
    <w:p w14:paraId="087345CC" w14:textId="7367AD73" w:rsidR="001168AF" w:rsidRDefault="001168AF" w:rsidP="001168AF">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44DF9FEF" w14:textId="52A52D8B" w:rsidR="00751793" w:rsidRDefault="00B37D10" w:rsidP="00B37D10">
      <w:pPr>
        <w:pStyle w:val="Heading5"/>
      </w:pPr>
      <w:r w:rsidRPr="001D0732">
        <w:t>6.</w:t>
      </w:r>
      <w:r>
        <w:t>21</w:t>
      </w:r>
      <w:r w:rsidRPr="001D0732">
        <w:t>.Y.1</w:t>
      </w:r>
      <w:r w:rsidR="00751793">
        <w:t>.1</w:t>
      </w:r>
      <w:bookmarkStart w:id="59" w:name="_Hlk216431658"/>
      <w:bookmarkStart w:id="60" w:name="_Hlk196815186"/>
      <w:r w:rsidR="00751793">
        <w:rPr>
          <w:rFonts w:hint="eastAsia"/>
        </w:rPr>
        <w:t xml:space="preserve"> </w:t>
      </w:r>
      <w:bookmarkEnd w:id="59"/>
      <w:r w:rsidR="00751793">
        <w:rPr>
          <w:rFonts w:hint="eastAsia"/>
        </w:rPr>
        <w:t>Data</w:t>
      </w:r>
      <w:r w:rsidR="00751793" w:rsidRPr="00A1065E">
        <w:t xml:space="preserve"> sharing</w:t>
      </w:r>
      <w:bookmarkEnd w:id="60"/>
      <w:r w:rsidR="00751793">
        <w:t xml:space="preserve"> via CN NF</w:t>
      </w:r>
    </w:p>
    <w:p w14:paraId="52077C46" w14:textId="77777777" w:rsidR="00751793" w:rsidRDefault="00751793" w:rsidP="00751793">
      <w:pPr>
        <w:spacing w:line="360" w:lineRule="auto"/>
      </w:pPr>
      <w:r>
        <w:rPr>
          <w:noProof/>
        </w:rPr>
        <w:drawing>
          <wp:inline distT="0" distB="0" distL="0" distR="0" wp14:anchorId="69C73BF7" wp14:editId="1B545A5C">
            <wp:extent cx="6808077" cy="120425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69906" cy="1215189"/>
                    </a:xfrm>
                    <a:prstGeom prst="rect">
                      <a:avLst/>
                    </a:prstGeom>
                    <a:noFill/>
                  </pic:spPr>
                </pic:pic>
              </a:graphicData>
            </a:graphic>
          </wp:inline>
        </w:drawing>
      </w:r>
    </w:p>
    <w:p w14:paraId="04376B37" w14:textId="6B073FF0" w:rsidR="00751793" w:rsidRPr="006D27E7" w:rsidRDefault="00751793" w:rsidP="00751793">
      <w:pPr>
        <w:pStyle w:val="TF"/>
        <w:rPr>
          <w:lang w:val="en-US" w:eastAsia="zh-CN"/>
        </w:rPr>
      </w:pPr>
      <w:r w:rsidRPr="006D27E7">
        <w:rPr>
          <w:lang w:val="en-US" w:eastAsia="zh-CN"/>
        </w:rPr>
        <w:t xml:space="preserve">Figure </w:t>
      </w:r>
      <w:r w:rsidR="00B37D10" w:rsidRPr="001D0732">
        <w:t>6.</w:t>
      </w:r>
      <w:r w:rsidR="00B37D10">
        <w:t>21</w:t>
      </w:r>
      <w:r w:rsidR="00B37D10" w:rsidRPr="001D0732">
        <w:t>.Y.1</w:t>
      </w:r>
      <w:r w:rsidRPr="006D27E7">
        <w:rPr>
          <w:lang w:val="en-US" w:eastAsia="zh-CN"/>
        </w:rPr>
        <w:t>.1-</w:t>
      </w:r>
      <w:r>
        <w:rPr>
          <w:lang w:val="en-US" w:eastAsia="zh-CN"/>
        </w:rPr>
        <w:t>1</w:t>
      </w:r>
      <w:r w:rsidRPr="006D27E7">
        <w:rPr>
          <w:lang w:val="en-US" w:eastAsia="zh-CN"/>
        </w:rPr>
        <w:t xml:space="preserve"> </w:t>
      </w:r>
      <w:bookmarkStart w:id="61" w:name="_Hlk216689026"/>
      <w:r w:rsidRPr="008D1F92">
        <w:rPr>
          <w:rFonts w:hint="eastAsia"/>
          <w:lang w:val="en-US" w:eastAsia="zh-CN"/>
        </w:rPr>
        <w:t>Dataset</w:t>
      </w:r>
      <w:r w:rsidRPr="006D27E7">
        <w:rPr>
          <w:lang w:val="en-US" w:eastAsia="zh-CN"/>
        </w:rPr>
        <w:t xml:space="preserve"> sharing</w:t>
      </w:r>
      <w:bookmarkEnd w:id="61"/>
      <w:r w:rsidRPr="006D27E7">
        <w:rPr>
          <w:lang w:val="en-US" w:eastAsia="zh-CN"/>
        </w:rPr>
        <w:t xml:space="preserve"> via CN NF</w:t>
      </w:r>
    </w:p>
    <w:p w14:paraId="5D18D207" w14:textId="77777777" w:rsidR="00751793" w:rsidRDefault="00751793" w:rsidP="00751793">
      <w:pPr>
        <w:spacing w:line="360" w:lineRule="auto"/>
      </w:pPr>
      <w:r>
        <w:t xml:space="preserve"> </w:t>
      </w:r>
      <w:r>
        <w:rPr>
          <w:noProof/>
        </w:rPr>
        <w:drawing>
          <wp:inline distT="0" distB="0" distL="0" distR="0" wp14:anchorId="0E1B36EB" wp14:editId="45169164">
            <wp:extent cx="6851580" cy="154922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923508" cy="1565490"/>
                    </a:xfrm>
                    <a:prstGeom prst="rect">
                      <a:avLst/>
                    </a:prstGeom>
                    <a:noFill/>
                  </pic:spPr>
                </pic:pic>
              </a:graphicData>
            </a:graphic>
          </wp:inline>
        </w:drawing>
      </w:r>
    </w:p>
    <w:p w14:paraId="1C3E4776" w14:textId="0D56F8F6" w:rsidR="00751793" w:rsidRDefault="00751793" w:rsidP="00751793">
      <w:pPr>
        <w:pStyle w:val="TF"/>
        <w:rPr>
          <w:lang w:val="en-US" w:eastAsia="zh-CN"/>
        </w:rPr>
      </w:pPr>
      <w:bookmarkStart w:id="62" w:name="_Hlk216685719"/>
      <w:r w:rsidRPr="006D27E7">
        <w:rPr>
          <w:lang w:val="en-US" w:eastAsia="zh-CN"/>
        </w:rPr>
        <w:t xml:space="preserve">Figure </w:t>
      </w:r>
      <w:r w:rsidR="00B37D10" w:rsidRPr="001D0732">
        <w:t>6.</w:t>
      </w:r>
      <w:r w:rsidR="00B37D10">
        <w:t>21</w:t>
      </w:r>
      <w:r w:rsidR="00B37D10" w:rsidRPr="001D0732">
        <w:t>.Y.1</w:t>
      </w:r>
      <w:r w:rsidRPr="006D27E7">
        <w:rPr>
          <w:lang w:val="en-US" w:eastAsia="zh-CN"/>
        </w:rPr>
        <w:t xml:space="preserve">.1-2 </w:t>
      </w:r>
      <w:bookmarkStart w:id="63" w:name="_Hlk216431620"/>
      <w:r w:rsidRPr="008C74C8">
        <w:rPr>
          <w:rFonts w:hint="eastAsia"/>
          <w:lang w:val="en-US" w:eastAsia="zh-CN"/>
        </w:rPr>
        <w:t>Encoder</w:t>
      </w:r>
      <w:r>
        <w:rPr>
          <w:lang w:val="en-US" w:eastAsia="zh-CN"/>
        </w:rPr>
        <w:t xml:space="preserve"> parameter</w:t>
      </w:r>
      <w:r w:rsidRPr="006D27E7">
        <w:rPr>
          <w:lang w:val="en-US" w:eastAsia="zh-CN"/>
        </w:rPr>
        <w:t xml:space="preserve"> sharing</w:t>
      </w:r>
      <w:bookmarkEnd w:id="63"/>
      <w:r w:rsidRPr="006D27E7">
        <w:rPr>
          <w:lang w:val="en-US" w:eastAsia="zh-CN"/>
        </w:rPr>
        <w:t xml:space="preserve"> via CN NF</w:t>
      </w:r>
    </w:p>
    <w:bookmarkEnd w:id="62"/>
    <w:p w14:paraId="1C484972" w14:textId="77777777" w:rsidR="00751793" w:rsidRDefault="00751793" w:rsidP="00751793">
      <w:r>
        <w:rPr>
          <w:noProof/>
        </w:rPr>
        <w:lastRenderedPageBreak/>
        <w:drawing>
          <wp:inline distT="0" distB="0" distL="0" distR="0" wp14:anchorId="0DD46FC4" wp14:editId="29D05BCA">
            <wp:extent cx="7115339" cy="125516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196906" cy="1269551"/>
                    </a:xfrm>
                    <a:prstGeom prst="rect">
                      <a:avLst/>
                    </a:prstGeom>
                    <a:noFill/>
                  </pic:spPr>
                </pic:pic>
              </a:graphicData>
            </a:graphic>
          </wp:inline>
        </w:drawing>
      </w:r>
    </w:p>
    <w:p w14:paraId="1C364A25" w14:textId="696046FD" w:rsidR="00751793" w:rsidRDefault="00751793" w:rsidP="00751793">
      <w:pPr>
        <w:pStyle w:val="TF"/>
        <w:rPr>
          <w:lang w:val="en-US" w:eastAsia="zh-CN"/>
        </w:rPr>
      </w:pPr>
      <w:bookmarkStart w:id="64" w:name="_Hlk220452971"/>
      <w:r w:rsidRPr="00BA4932">
        <w:rPr>
          <w:lang w:val="en-US" w:eastAsia="zh-CN"/>
        </w:rPr>
        <w:t xml:space="preserve">Figure </w:t>
      </w:r>
      <w:r w:rsidR="00B37D10" w:rsidRPr="001D0732">
        <w:t>6.</w:t>
      </w:r>
      <w:r w:rsidR="00B37D10">
        <w:t>21</w:t>
      </w:r>
      <w:r w:rsidR="00B37D10" w:rsidRPr="001D0732">
        <w:t>.Y.1</w:t>
      </w:r>
      <w:r w:rsidRPr="00BA4932">
        <w:rPr>
          <w:lang w:val="en-US" w:eastAsia="zh-CN"/>
        </w:rPr>
        <w:t>.1-</w:t>
      </w:r>
      <w:r>
        <w:rPr>
          <w:lang w:val="en-US" w:eastAsia="zh-CN"/>
        </w:rPr>
        <w:t>3</w:t>
      </w:r>
      <w:r w:rsidRPr="00BA4932">
        <w:rPr>
          <w:lang w:val="en-US" w:eastAsia="zh-CN"/>
        </w:rPr>
        <w:t xml:space="preserve"> </w:t>
      </w:r>
      <w:bookmarkStart w:id="65" w:name="_Hlk216689052"/>
      <w:r w:rsidRPr="008C74C8">
        <w:rPr>
          <w:lang w:val="en-US" w:eastAsia="zh-CN"/>
        </w:rPr>
        <w:t>Dataset sharing</w:t>
      </w:r>
      <w:r w:rsidRPr="008C74C8">
        <w:rPr>
          <w:rFonts w:hint="eastAsia"/>
          <w:lang w:val="en-US" w:eastAsia="zh-CN"/>
        </w:rPr>
        <w:t xml:space="preserve"> </w:t>
      </w:r>
      <w:r>
        <w:rPr>
          <w:lang w:val="en-US" w:eastAsia="zh-CN"/>
        </w:rPr>
        <w:t>&amp; Dataset</w:t>
      </w:r>
      <w:r w:rsidRPr="00BA4932">
        <w:rPr>
          <w:lang w:val="en-US" w:eastAsia="zh-CN"/>
        </w:rPr>
        <w:t xml:space="preserve"> sharing</w:t>
      </w:r>
      <w:bookmarkEnd w:id="65"/>
      <w:r w:rsidRPr="00BA4932">
        <w:rPr>
          <w:lang w:val="en-US" w:eastAsia="zh-CN"/>
        </w:rPr>
        <w:t xml:space="preserve"> via CN NF</w:t>
      </w:r>
    </w:p>
    <w:bookmarkEnd w:id="64"/>
    <w:p w14:paraId="78B78011" w14:textId="1994FDFB" w:rsidR="00751793" w:rsidRDefault="00751793" w:rsidP="00751793">
      <w:r>
        <w:t xml:space="preserve">The Base Station collects Target CSI from the UE. The Base Station trains the UE-side encoder and RAN-side decoder models based on the Target CSI. </w:t>
      </w:r>
      <w:r w:rsidR="00937933">
        <w:t>I</w:t>
      </w:r>
      <w:r>
        <w:t xml:space="preserve">t </w:t>
      </w:r>
      <w:r w:rsidR="00937933">
        <w:t xml:space="preserve">also </w:t>
      </w:r>
      <w:r>
        <w:t>compresses the Target CSI into CSI feedback using the trained encoder.</w:t>
      </w:r>
    </w:p>
    <w:p w14:paraId="2959F9B9" w14:textId="4D370CB0" w:rsidR="00751793" w:rsidRDefault="00751793" w:rsidP="00751793">
      <w:r>
        <w:t xml:space="preserve">The Target CSI, CSI feedback, and the encoder, along with their </w:t>
      </w:r>
      <w:r w:rsidR="00937933">
        <w:t>metadata</w:t>
      </w:r>
      <w:r>
        <w:t xml:space="preserve">, constitute the Data Information (details in section </w:t>
      </w:r>
      <w:r w:rsidR="00937933">
        <w:t>6.21.Y.1.</w:t>
      </w:r>
      <w:r>
        <w:t>2). This Data Information can be stored in the Base Station or in a Data Collection/Data Sharing Network Element</w:t>
      </w:r>
      <w:r w:rsidR="00937933">
        <w:t xml:space="preserve">, </w:t>
      </w:r>
      <w:proofErr w:type="gramStart"/>
      <w:r w:rsidR="000D67EB">
        <w:t>i.e.</w:t>
      </w:r>
      <w:proofErr w:type="gramEnd"/>
      <w:r w:rsidR="00937933">
        <w:t xml:space="preserve"> </w:t>
      </w:r>
      <w:r w:rsidR="005E50F2">
        <w:t>CN NF</w:t>
      </w:r>
      <w:r>
        <w:t xml:space="preserve">. </w:t>
      </w:r>
    </w:p>
    <w:p w14:paraId="7BCE0965" w14:textId="13ED63BA" w:rsidR="00751793" w:rsidRDefault="00751793" w:rsidP="00751793">
      <w:r>
        <w:t xml:space="preserve">Based on the </w:t>
      </w:r>
      <w:r w:rsidR="00937933">
        <w:t>“</w:t>
      </w:r>
      <w:r>
        <w:t>Data Information Storage Indication</w:t>
      </w:r>
      <w:r w:rsidR="00937933">
        <w:t>”</w:t>
      </w:r>
      <w:r>
        <w:t xml:space="preserve">, the Base Station registers the Data Information to the </w:t>
      </w:r>
      <w:r w:rsidR="005E50F2">
        <w:t>CN NF</w:t>
      </w:r>
      <w:r>
        <w:t>:</w:t>
      </w:r>
    </w:p>
    <w:p w14:paraId="2A4B5AB5" w14:textId="73C74A6D" w:rsidR="00751793" w:rsidRDefault="00751793" w:rsidP="00937933">
      <w:pPr>
        <w:pStyle w:val="ListParagraph"/>
        <w:numPr>
          <w:ilvl w:val="0"/>
          <w:numId w:val="5"/>
        </w:numPr>
        <w:ind w:firstLineChars="0"/>
      </w:pPr>
      <w:r>
        <w:t xml:space="preserve">If the Data Information Storage Indication is "Data Information stored in the </w:t>
      </w:r>
      <w:r w:rsidR="005E50F2">
        <w:t>CN NF</w:t>
      </w:r>
      <w:r>
        <w:t xml:space="preserve">", the Base Station provides the Data Information (including </w:t>
      </w:r>
      <w:r w:rsidR="00937933">
        <w:t>metadata</w:t>
      </w:r>
      <w:r>
        <w:t xml:space="preserve"> and the Target CSI/CSI feedback/encoder) to the </w:t>
      </w:r>
      <w:r w:rsidR="005E50F2">
        <w:t>CN NF</w:t>
      </w:r>
      <w:r>
        <w:t>, which stores the Data Information locally.</w:t>
      </w:r>
    </w:p>
    <w:p w14:paraId="5A8982EA" w14:textId="0E89A56D" w:rsidR="00751793" w:rsidRDefault="00751793" w:rsidP="00751793">
      <w:pPr>
        <w:pStyle w:val="ListParagraph"/>
        <w:numPr>
          <w:ilvl w:val="0"/>
          <w:numId w:val="5"/>
        </w:numPr>
        <w:ind w:firstLineChars="0"/>
      </w:pPr>
      <w:r>
        <w:t xml:space="preserve">If the Data Information Storage Indication is "Data Information stored locally", the Base Station provides the </w:t>
      </w:r>
      <w:r w:rsidR="00410DB0">
        <w:t>metadata</w:t>
      </w:r>
      <w:r>
        <w:t xml:space="preserve"> (definition in section </w:t>
      </w:r>
      <w:r w:rsidR="00937933">
        <w:t>6.21.Y.1.</w:t>
      </w:r>
      <w:r>
        <w:t xml:space="preserve">2) to the </w:t>
      </w:r>
      <w:r w:rsidR="005E50F2">
        <w:t>CN NF</w:t>
      </w:r>
      <w:r>
        <w:t xml:space="preserve">, which stores the </w:t>
      </w:r>
      <w:r w:rsidR="00410DB0">
        <w:t>metadata</w:t>
      </w:r>
      <w:r>
        <w:t xml:space="preserve"> locally.</w:t>
      </w:r>
    </w:p>
    <w:p w14:paraId="687027D8" w14:textId="6A78FE2E" w:rsidR="00751793" w:rsidRDefault="00751793" w:rsidP="00751793">
      <w:r>
        <w:t xml:space="preserve">Based on the </w:t>
      </w:r>
      <w:r w:rsidR="00D27ADC">
        <w:t>Data Sharing</w:t>
      </w:r>
      <w:r>
        <w:t xml:space="preserve"> Service Request from the Application Server (details in section </w:t>
      </w:r>
      <w:r w:rsidR="00937933">
        <w:t>6.21.Y.1.</w:t>
      </w:r>
      <w:r>
        <w:t xml:space="preserve">3), the </w:t>
      </w:r>
      <w:r w:rsidR="005E50F2">
        <w:t>CN NF</w:t>
      </w:r>
      <w:r>
        <w:t xml:space="preserve"> provides the corresponding data to the Application Server:</w:t>
      </w:r>
    </w:p>
    <w:p w14:paraId="31B56555" w14:textId="3486D86F" w:rsidR="00751793" w:rsidRDefault="00751793" w:rsidP="00D27ADC">
      <w:pPr>
        <w:pStyle w:val="ListParagraph"/>
        <w:numPr>
          <w:ilvl w:val="0"/>
          <w:numId w:val="5"/>
        </w:numPr>
        <w:ind w:firstLineChars="0"/>
      </w:pPr>
      <w:r>
        <w:t>Dataset Sharing: Provides Target CSI and CSI feedback data to the Application Server.</w:t>
      </w:r>
    </w:p>
    <w:p w14:paraId="16FD3BE2" w14:textId="5CBC7921" w:rsidR="00751793" w:rsidRDefault="00751793" w:rsidP="00D27ADC">
      <w:pPr>
        <w:pStyle w:val="ListParagraph"/>
        <w:numPr>
          <w:ilvl w:val="0"/>
          <w:numId w:val="5"/>
        </w:numPr>
        <w:ind w:firstLineChars="0"/>
      </w:pPr>
      <w:r>
        <w:t>Encoder Parameter Sharing: Provides the encoder to the Application Server.</w:t>
      </w:r>
    </w:p>
    <w:p w14:paraId="6B77599E" w14:textId="0A76BB60" w:rsidR="00751793" w:rsidRDefault="00751793" w:rsidP="009D1486">
      <w:pPr>
        <w:pStyle w:val="ListParagraph"/>
        <w:numPr>
          <w:ilvl w:val="0"/>
          <w:numId w:val="5"/>
        </w:numPr>
        <w:ind w:firstLineChars="0"/>
      </w:pPr>
      <w:r>
        <w:t>Dataset Sharing &amp; Encoder Parameter Sharing: Provides Target CSI data and the encoder to the Application Server.</w:t>
      </w:r>
    </w:p>
    <w:p w14:paraId="5CB5E228" w14:textId="3831D79C" w:rsidR="00751793" w:rsidRDefault="00751793" w:rsidP="00751793">
      <w:r>
        <w:t xml:space="preserve">Providing the requested Data Information to the Application Server can be done by the </w:t>
      </w:r>
      <w:r w:rsidR="005E50F2">
        <w:t>CN NF</w:t>
      </w:r>
      <w:r>
        <w:t xml:space="preserve"> directly, or by the Base Station under the control of the </w:t>
      </w:r>
      <w:r w:rsidR="005E50F2">
        <w:t>CN NF</w:t>
      </w:r>
      <w:r>
        <w:t>:</w:t>
      </w:r>
    </w:p>
    <w:p w14:paraId="48B1F7C4" w14:textId="29CB4AE5" w:rsidR="00751793" w:rsidRDefault="00D27ADC" w:rsidP="00751793">
      <w:r>
        <w:t xml:space="preserve">- </w:t>
      </w:r>
      <w:r w:rsidR="005E50F2">
        <w:t>CN NF</w:t>
      </w:r>
      <w:r w:rsidR="00751793">
        <w:t xml:space="preserve"> -&gt; Application Server:</w:t>
      </w:r>
    </w:p>
    <w:p w14:paraId="6E7AEEDF" w14:textId="54E0A699" w:rsidR="00751793" w:rsidRDefault="00751793" w:rsidP="00D27ADC">
      <w:pPr>
        <w:pStyle w:val="ListParagraph"/>
        <w:numPr>
          <w:ilvl w:val="0"/>
          <w:numId w:val="9"/>
        </w:numPr>
        <w:ind w:firstLineChars="0"/>
      </w:pPr>
      <w:r>
        <w:t xml:space="preserve">If the Base Station stored the Data Information in the </w:t>
      </w:r>
      <w:r w:rsidR="005E50F2">
        <w:t>CN NF</w:t>
      </w:r>
      <w:r>
        <w:t xml:space="preserve">, the </w:t>
      </w:r>
      <w:r w:rsidR="005E50F2">
        <w:t>CN NF</w:t>
      </w:r>
      <w:r>
        <w:t xml:space="preserve"> directly provides the corresponding Data Information to the Application Server.</w:t>
      </w:r>
    </w:p>
    <w:p w14:paraId="7D2AC497" w14:textId="217F4BEC" w:rsidR="00751793" w:rsidRDefault="00751793" w:rsidP="00D27ADC">
      <w:pPr>
        <w:pStyle w:val="ListParagraph"/>
        <w:numPr>
          <w:ilvl w:val="0"/>
          <w:numId w:val="9"/>
        </w:numPr>
        <w:ind w:firstLineChars="0"/>
      </w:pPr>
      <w:r>
        <w:t xml:space="preserve">If the Base Station stored the Data Information locally, the </w:t>
      </w:r>
      <w:r w:rsidR="005E50F2">
        <w:t>CN NF</w:t>
      </w:r>
      <w:r>
        <w:t xml:space="preserve"> first requests the Data Information from the Base Station (request parameters in section </w:t>
      </w:r>
      <w:r w:rsidR="00937933">
        <w:t>6.21.Y.1.</w:t>
      </w:r>
      <w:r>
        <w:t>4), then provides it to the Application Server.</w:t>
      </w:r>
    </w:p>
    <w:p w14:paraId="6CC4BE21" w14:textId="5E8F492E" w:rsidR="00751793" w:rsidRDefault="00D27ADC" w:rsidP="00751793">
      <w:r>
        <w:t xml:space="preserve">- </w:t>
      </w:r>
      <w:r w:rsidR="00751793">
        <w:t xml:space="preserve">Base Station -&gt; Application Server: The </w:t>
      </w:r>
      <w:r w:rsidR="005E50F2">
        <w:t>CN NF</w:t>
      </w:r>
      <w:r w:rsidR="00751793">
        <w:t xml:space="preserve"> provides the Application Server's address to the Base Station. The Base Station then directly provides the corresponding data to the Application Server.</w:t>
      </w:r>
    </w:p>
    <w:p w14:paraId="35709420" w14:textId="5E0F8815" w:rsidR="00751793" w:rsidRDefault="00751793" w:rsidP="00751793">
      <w:r>
        <w:t xml:space="preserve">If the Base Station stored the Data Information locally, before requesting it from the Base Station, the </w:t>
      </w:r>
      <w:r w:rsidR="005E50F2">
        <w:t>CN NF</w:t>
      </w:r>
      <w:r>
        <w:t xml:space="preserve"> needs to select the appropriate Base Station based on:</w:t>
      </w:r>
    </w:p>
    <w:p w14:paraId="3AEF6618" w14:textId="414CCF79" w:rsidR="00751793" w:rsidRDefault="00751793" w:rsidP="000D67EB">
      <w:pPr>
        <w:pStyle w:val="ListParagraph"/>
        <w:numPr>
          <w:ilvl w:val="0"/>
          <w:numId w:val="11"/>
        </w:numPr>
        <w:ind w:firstLineChars="0"/>
      </w:pPr>
      <w:r>
        <w:t>Data Sharing Service Requirement</w:t>
      </w:r>
    </w:p>
    <w:p w14:paraId="0D2C71BA" w14:textId="1C2B1832" w:rsidR="00751793" w:rsidRDefault="00751793" w:rsidP="000D67EB">
      <w:pPr>
        <w:pStyle w:val="ListParagraph"/>
        <w:numPr>
          <w:ilvl w:val="0"/>
          <w:numId w:val="11"/>
        </w:numPr>
        <w:ind w:firstLineChars="0"/>
      </w:pPr>
      <w:r>
        <w:t>Data Information</w:t>
      </w:r>
      <w:r w:rsidR="00410DB0">
        <w:t xml:space="preserve"> </w:t>
      </w:r>
      <w:r w:rsidR="00410DB0">
        <w:t>Base Station</w:t>
      </w:r>
      <w:r w:rsidR="00410DB0">
        <w:t xml:space="preserve"> registered to </w:t>
      </w:r>
      <w:r w:rsidR="005E50F2">
        <w:t>CN NF</w:t>
      </w:r>
    </w:p>
    <w:p w14:paraId="7D139939" w14:textId="3AA54C82" w:rsidR="00751793" w:rsidRDefault="00751793" w:rsidP="000D67EB">
      <w:pPr>
        <w:pStyle w:val="ListParagraph"/>
        <w:numPr>
          <w:ilvl w:val="0"/>
          <w:numId w:val="11"/>
        </w:numPr>
        <w:ind w:firstLineChars="0"/>
      </w:pPr>
      <w:r>
        <w:t>Base Station Capability: Whether it can collect Target CSI and CSI feedback information, and whether it can train encoder models.</w:t>
      </w:r>
    </w:p>
    <w:p w14:paraId="5D5B87C0" w14:textId="0535E181" w:rsidR="00751793" w:rsidRDefault="00751793" w:rsidP="00751793">
      <w:r>
        <w:t xml:space="preserve">The Base Station can register the Data Information </w:t>
      </w:r>
      <w:r w:rsidR="004B141B">
        <w:t>and/</w:t>
      </w:r>
      <w:r>
        <w:t xml:space="preserve">or </w:t>
      </w:r>
      <w:r w:rsidR="00410DB0">
        <w:t>metadata</w:t>
      </w:r>
      <w:r>
        <w:t xml:space="preserve"> to the </w:t>
      </w:r>
      <w:r w:rsidR="005E50F2">
        <w:t>CN NF</w:t>
      </w:r>
      <w:r>
        <w:t xml:space="preserve"> via</w:t>
      </w:r>
      <w:r w:rsidR="00532BDB">
        <w:t xml:space="preserve"> d</w:t>
      </w:r>
      <w:r>
        <w:t xml:space="preserve">ata </w:t>
      </w:r>
      <w:r w:rsidR="00532BDB">
        <w:t>c</w:t>
      </w:r>
      <w:r>
        <w:t>onnection</w:t>
      </w:r>
      <w:r w:rsidR="00532BDB">
        <w:t>, u</w:t>
      </w:r>
      <w:r>
        <w:t>sing an existing or establishing a new data connection.</w:t>
      </w:r>
    </w:p>
    <w:p w14:paraId="42D6ACD3" w14:textId="6AFA3D5B" w:rsidR="00751793" w:rsidRDefault="00937933" w:rsidP="00937933">
      <w:pPr>
        <w:pStyle w:val="Heading5"/>
      </w:pPr>
      <w:r w:rsidRPr="001D0732">
        <w:lastRenderedPageBreak/>
        <w:t>6.</w:t>
      </w:r>
      <w:r>
        <w:t>21</w:t>
      </w:r>
      <w:r w:rsidRPr="001D0732">
        <w:t>.Y.1</w:t>
      </w:r>
      <w:r w:rsidR="00751793">
        <w:t>.2 Data Information</w:t>
      </w:r>
    </w:p>
    <w:p w14:paraId="40B0F4DE" w14:textId="058CF651" w:rsidR="00751793" w:rsidRDefault="00751793" w:rsidP="004B141B">
      <w:pPr>
        <w:pStyle w:val="ListParagraph"/>
        <w:numPr>
          <w:ilvl w:val="0"/>
          <w:numId w:val="13"/>
        </w:numPr>
        <w:ind w:firstLineChars="0"/>
      </w:pPr>
      <w:r>
        <w:t>Base Station ID</w:t>
      </w:r>
    </w:p>
    <w:p w14:paraId="5FAEB6CC" w14:textId="73EA6084" w:rsidR="00751793" w:rsidRDefault="00410DB0" w:rsidP="004B141B">
      <w:pPr>
        <w:pStyle w:val="ListParagraph"/>
        <w:numPr>
          <w:ilvl w:val="0"/>
          <w:numId w:val="13"/>
        </w:numPr>
        <w:ind w:firstLineChars="0"/>
      </w:pPr>
      <w:r>
        <w:t>Metadata</w:t>
      </w:r>
    </w:p>
    <w:p w14:paraId="4CA79B42" w14:textId="77D9FF07" w:rsidR="00751793" w:rsidRDefault="00751793" w:rsidP="004B141B">
      <w:pPr>
        <w:pStyle w:val="ListParagraph"/>
        <w:numPr>
          <w:ilvl w:val="1"/>
          <w:numId w:val="16"/>
        </w:numPr>
        <w:ind w:firstLineChars="0"/>
      </w:pPr>
      <w:r>
        <w:t>Data Type: Target CSI, CSI feedback, encoder</w:t>
      </w:r>
    </w:p>
    <w:p w14:paraId="54FC0313" w14:textId="4D559202" w:rsidR="00751793" w:rsidRDefault="00751793" w:rsidP="004B141B">
      <w:pPr>
        <w:pStyle w:val="ListParagraph"/>
        <w:numPr>
          <w:ilvl w:val="1"/>
          <w:numId w:val="16"/>
        </w:numPr>
        <w:ind w:firstLineChars="0"/>
      </w:pPr>
      <w:r>
        <w:t>Data Generation Time</w:t>
      </w:r>
    </w:p>
    <w:p w14:paraId="630ED068" w14:textId="16DEB73F" w:rsidR="00751793" w:rsidRDefault="00751793" w:rsidP="004B141B">
      <w:pPr>
        <w:pStyle w:val="ListParagraph"/>
        <w:numPr>
          <w:ilvl w:val="1"/>
          <w:numId w:val="16"/>
        </w:numPr>
        <w:ind w:firstLineChars="0"/>
      </w:pPr>
      <w:r>
        <w:t>Data Size</w:t>
      </w:r>
    </w:p>
    <w:p w14:paraId="4A5E242F" w14:textId="66B05BBB" w:rsidR="00751793" w:rsidRDefault="00751793" w:rsidP="004B141B">
      <w:pPr>
        <w:pStyle w:val="ListParagraph"/>
        <w:numPr>
          <w:ilvl w:val="1"/>
          <w:numId w:val="16"/>
        </w:numPr>
        <w:ind w:firstLineChars="0"/>
      </w:pPr>
      <w:r>
        <w:t>Validity Period</w:t>
      </w:r>
    </w:p>
    <w:p w14:paraId="189F0953" w14:textId="57EDA960" w:rsidR="00751793" w:rsidRDefault="00751793" w:rsidP="004B141B">
      <w:pPr>
        <w:pStyle w:val="ListParagraph"/>
        <w:numPr>
          <w:ilvl w:val="1"/>
          <w:numId w:val="16"/>
        </w:numPr>
        <w:ind w:firstLineChars="0"/>
      </w:pPr>
      <w:r>
        <w:t>Data Collection Location</w:t>
      </w:r>
    </w:p>
    <w:p w14:paraId="28357E5C" w14:textId="73E524BC" w:rsidR="00751793" w:rsidRDefault="00751793" w:rsidP="004B141B">
      <w:pPr>
        <w:pStyle w:val="ListParagraph"/>
        <w:numPr>
          <w:ilvl w:val="1"/>
          <w:numId w:val="16"/>
        </w:numPr>
        <w:ind w:firstLineChars="0"/>
      </w:pPr>
      <w:r>
        <w:t>Data Collection Device Identifier: Chipset Vendor Information, UE ID (AMF UE NGAP ID, RAN UE NGAP ID, SUPI, GPSI), Base Station ID</w:t>
      </w:r>
    </w:p>
    <w:p w14:paraId="273D54A8" w14:textId="0E76699E" w:rsidR="00751793" w:rsidRDefault="00751793" w:rsidP="004B141B">
      <w:pPr>
        <w:pStyle w:val="ListParagraph"/>
        <w:numPr>
          <w:ilvl w:val="1"/>
          <w:numId w:val="16"/>
        </w:numPr>
        <w:ind w:firstLineChars="0"/>
      </w:pPr>
      <w:r>
        <w:t>Data Sample Quality (e.g., quality of Target CSI and CSI feedback data, accuracy of encoder model, etc.)</w:t>
      </w:r>
    </w:p>
    <w:p w14:paraId="76E58493" w14:textId="23BA5DEA" w:rsidR="00751793" w:rsidRDefault="00751793" w:rsidP="004B141B">
      <w:pPr>
        <w:pStyle w:val="ListParagraph"/>
        <w:numPr>
          <w:ilvl w:val="0"/>
          <w:numId w:val="13"/>
        </w:numPr>
        <w:ind w:firstLineChars="0"/>
      </w:pPr>
      <w:r>
        <w:t>Data: Target CSI, CSI feedback, encoder</w:t>
      </w:r>
    </w:p>
    <w:p w14:paraId="51EF98AA" w14:textId="07FEF8EB" w:rsidR="00751793" w:rsidRDefault="00751793" w:rsidP="00751793">
      <w:r>
        <w:t xml:space="preserve">The SUPI, GPSI, and Chipset Vendor Information are obtained through the UE NGAP ID translation. For this purpose, the Base Station or the </w:t>
      </w:r>
      <w:r w:rsidR="005E50F2">
        <w:t>CN NF</w:t>
      </w:r>
      <w:r>
        <w:t xml:space="preserve"> needs to request the SUPI, GPSI, and PEI corresponding to the UE NGAP ID from the AMF. The Chipset Vendor Information can be derived from the PEI stored in the UE context at the AMF.</w:t>
      </w:r>
    </w:p>
    <w:p w14:paraId="6FC090B0" w14:textId="092713AB" w:rsidR="00751793" w:rsidRDefault="00937933" w:rsidP="00937933">
      <w:pPr>
        <w:pStyle w:val="Heading5"/>
      </w:pPr>
      <w:r>
        <w:t>6.21.Y.1.</w:t>
      </w:r>
      <w:r w:rsidR="00751793">
        <w:t>3 Data Sharing Service Request</w:t>
      </w:r>
      <w:r w:rsidR="004B141B">
        <w:t xml:space="preserve"> Parameters</w:t>
      </w:r>
    </w:p>
    <w:p w14:paraId="497BB576" w14:textId="08FB5AAF" w:rsidR="00751793" w:rsidRDefault="00751793" w:rsidP="004B141B">
      <w:pPr>
        <w:pStyle w:val="ListParagraph"/>
        <w:numPr>
          <w:ilvl w:val="0"/>
          <w:numId w:val="17"/>
        </w:numPr>
        <w:ind w:firstLineChars="0"/>
      </w:pPr>
      <w:r>
        <w:t>Data Sharing Service Type: Encoder parameter sharing, Dataset sharing, Encoder parameter sharing &amp; Dataset sharing</w:t>
      </w:r>
    </w:p>
    <w:p w14:paraId="29ED3DB8" w14:textId="161AFFB9" w:rsidR="00751793" w:rsidRDefault="00751793" w:rsidP="004B141B">
      <w:pPr>
        <w:pStyle w:val="ListParagraph"/>
        <w:numPr>
          <w:ilvl w:val="0"/>
          <w:numId w:val="17"/>
        </w:numPr>
        <w:ind w:firstLineChars="0"/>
      </w:pPr>
      <w:r>
        <w:t>Data Collection Time</w:t>
      </w:r>
    </w:p>
    <w:p w14:paraId="0D658B1F" w14:textId="43AD18E0" w:rsidR="00751793" w:rsidRDefault="00751793" w:rsidP="004B141B">
      <w:pPr>
        <w:pStyle w:val="ListParagraph"/>
        <w:numPr>
          <w:ilvl w:val="0"/>
          <w:numId w:val="17"/>
        </w:numPr>
        <w:ind w:firstLineChars="0"/>
      </w:pPr>
      <w:r>
        <w:t>Data Collection Area</w:t>
      </w:r>
    </w:p>
    <w:p w14:paraId="0B96DE7C" w14:textId="764E92B7" w:rsidR="00751793" w:rsidRDefault="00751793" w:rsidP="004B141B">
      <w:pPr>
        <w:pStyle w:val="ListParagraph"/>
        <w:numPr>
          <w:ilvl w:val="0"/>
          <w:numId w:val="17"/>
        </w:numPr>
        <w:ind w:firstLineChars="0"/>
      </w:pPr>
      <w:r>
        <w:t>Data Collection Device Identifier: Chipset Vendor Information, UE SUPI/GPSI, Base Station ID</w:t>
      </w:r>
    </w:p>
    <w:p w14:paraId="35E1F3B2" w14:textId="3AEC29F8" w:rsidR="00751793" w:rsidRDefault="00751793" w:rsidP="004B141B">
      <w:pPr>
        <w:pStyle w:val="ListParagraph"/>
        <w:numPr>
          <w:ilvl w:val="0"/>
          <w:numId w:val="17"/>
        </w:numPr>
        <w:ind w:firstLineChars="0"/>
      </w:pPr>
      <w:r>
        <w:t>Data Volume</w:t>
      </w:r>
    </w:p>
    <w:p w14:paraId="384EB36E" w14:textId="2B280110" w:rsidR="00751793" w:rsidRDefault="00751793" w:rsidP="004B141B">
      <w:pPr>
        <w:pStyle w:val="ListParagraph"/>
        <w:numPr>
          <w:ilvl w:val="0"/>
          <w:numId w:val="17"/>
        </w:numPr>
        <w:ind w:firstLineChars="0"/>
      </w:pPr>
      <w:r>
        <w:t>Number of Data Samples</w:t>
      </w:r>
    </w:p>
    <w:p w14:paraId="3E464C8A" w14:textId="574760C7" w:rsidR="00751793" w:rsidRDefault="00751793" w:rsidP="004B141B">
      <w:pPr>
        <w:pStyle w:val="ListParagraph"/>
        <w:numPr>
          <w:ilvl w:val="0"/>
          <w:numId w:val="17"/>
        </w:numPr>
        <w:ind w:firstLineChars="0"/>
      </w:pPr>
      <w:r>
        <w:t>Data Sample Quality (e.g., quality of Target CSI and CSI feedback data, accuracy of encoder model, etc.)</w:t>
      </w:r>
    </w:p>
    <w:p w14:paraId="71DA008E" w14:textId="2B35B81A" w:rsidR="00751793" w:rsidRDefault="00937933" w:rsidP="00937933">
      <w:pPr>
        <w:pStyle w:val="Heading5"/>
      </w:pPr>
      <w:bookmarkStart w:id="66" w:name="_Hlk220452465"/>
      <w:r>
        <w:t>6.21.Y.1.</w:t>
      </w:r>
      <w:r w:rsidR="00751793">
        <w:t>4 Data Information Request</w:t>
      </w:r>
    </w:p>
    <w:bookmarkEnd w:id="66"/>
    <w:p w14:paraId="5354379A" w14:textId="651AD136" w:rsidR="00751793" w:rsidRDefault="00751793" w:rsidP="004B141B">
      <w:pPr>
        <w:pStyle w:val="ListParagraph"/>
        <w:numPr>
          <w:ilvl w:val="0"/>
          <w:numId w:val="18"/>
        </w:numPr>
        <w:ind w:firstLineChars="0"/>
      </w:pPr>
      <w:r>
        <w:t>Data Type: Target CSI, CSI feedback, encoder</w:t>
      </w:r>
    </w:p>
    <w:p w14:paraId="725093F6" w14:textId="05045912" w:rsidR="00751793" w:rsidRDefault="00751793" w:rsidP="004B141B">
      <w:pPr>
        <w:pStyle w:val="ListParagraph"/>
        <w:numPr>
          <w:ilvl w:val="0"/>
          <w:numId w:val="18"/>
        </w:numPr>
        <w:ind w:firstLineChars="0"/>
      </w:pPr>
      <w:r>
        <w:t>Data Generation Time</w:t>
      </w:r>
    </w:p>
    <w:p w14:paraId="4ADBC930" w14:textId="7364BCDD" w:rsidR="00751793" w:rsidRDefault="00751793" w:rsidP="004B141B">
      <w:pPr>
        <w:pStyle w:val="ListParagraph"/>
        <w:numPr>
          <w:ilvl w:val="0"/>
          <w:numId w:val="18"/>
        </w:numPr>
        <w:ind w:firstLineChars="0"/>
      </w:pPr>
      <w:r>
        <w:t>Data Collection Location</w:t>
      </w:r>
    </w:p>
    <w:p w14:paraId="6A7EB667" w14:textId="27648C46" w:rsidR="00751793" w:rsidRDefault="00751793" w:rsidP="004B141B">
      <w:pPr>
        <w:pStyle w:val="ListParagraph"/>
        <w:numPr>
          <w:ilvl w:val="0"/>
          <w:numId w:val="18"/>
        </w:numPr>
        <w:ind w:firstLineChars="0"/>
      </w:pPr>
      <w:r>
        <w:t>Data Collection Device Identifier: Chipset Vendor Information, UE ID (UE NGAP ID), Base Station ID</w:t>
      </w:r>
    </w:p>
    <w:p w14:paraId="5DA85E37" w14:textId="24E57ADE" w:rsidR="00751793" w:rsidRDefault="00751793" w:rsidP="00A93524">
      <w:pPr>
        <w:pStyle w:val="ListParagraph"/>
        <w:numPr>
          <w:ilvl w:val="0"/>
          <w:numId w:val="18"/>
        </w:numPr>
        <w:ind w:firstLineChars="0"/>
      </w:pPr>
      <w:r>
        <w:t xml:space="preserve">Data Volume    </w:t>
      </w:r>
    </w:p>
    <w:p w14:paraId="1F333E32" w14:textId="09256674" w:rsidR="00751793" w:rsidRDefault="00751793" w:rsidP="004B141B">
      <w:pPr>
        <w:pStyle w:val="ListParagraph"/>
        <w:numPr>
          <w:ilvl w:val="0"/>
          <w:numId w:val="18"/>
        </w:numPr>
        <w:ind w:firstLineChars="0"/>
      </w:pPr>
      <w:r>
        <w:t>Number of Data Samples</w:t>
      </w:r>
    </w:p>
    <w:p w14:paraId="0AC23237" w14:textId="600CCA07" w:rsidR="00751793" w:rsidRDefault="00751793" w:rsidP="004B141B">
      <w:pPr>
        <w:pStyle w:val="ListParagraph"/>
        <w:numPr>
          <w:ilvl w:val="0"/>
          <w:numId w:val="18"/>
        </w:numPr>
        <w:ind w:firstLineChars="0"/>
      </w:pPr>
      <w:r>
        <w:t>Data Sample Quality (e.g., quality of Target CSI and CSI feedback data, accuracy of encoder model, etc.)</w:t>
      </w:r>
    </w:p>
    <w:p w14:paraId="3207BC6C" w14:textId="1F6B70B6" w:rsidR="00BE15C9" w:rsidRDefault="00BE15C9" w:rsidP="00BE15C9">
      <w:pPr>
        <w:pStyle w:val="Heading5"/>
        <w:numPr>
          <w:ilvl w:val="0"/>
          <w:numId w:val="18"/>
        </w:numPr>
      </w:pPr>
      <w:r>
        <w:lastRenderedPageBreak/>
        <w:t>6.21.Y.1.</w:t>
      </w:r>
      <w:r>
        <w:t>5</w:t>
      </w:r>
      <w:r>
        <w:t xml:space="preserve"> </w:t>
      </w:r>
      <w:r>
        <w:t>Protocol Stack between Base Station and CN NF</w:t>
      </w:r>
    </w:p>
    <w:p w14:paraId="77CFA7F1" w14:textId="6F064BAC" w:rsidR="00BE15C9" w:rsidRPr="00BE15C9" w:rsidRDefault="003C0B48" w:rsidP="003C0B48">
      <w:pPr>
        <w:jc w:val="center"/>
      </w:pPr>
      <w:r>
        <w:rPr>
          <w:noProof/>
        </w:rPr>
        <w:drawing>
          <wp:inline distT="0" distB="0" distL="0" distR="0" wp14:anchorId="5F91FEB7" wp14:editId="730B0C51">
            <wp:extent cx="4697821" cy="2049905"/>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05875" cy="2053419"/>
                    </a:xfrm>
                    <a:prstGeom prst="rect">
                      <a:avLst/>
                    </a:prstGeom>
                  </pic:spPr>
                </pic:pic>
              </a:graphicData>
            </a:graphic>
          </wp:inline>
        </w:drawing>
      </w:r>
    </w:p>
    <w:p w14:paraId="65AF5DA9" w14:textId="4B3AC77D" w:rsidR="00BE15C9" w:rsidRPr="003C0B48" w:rsidRDefault="003C0B48" w:rsidP="003C0B48">
      <w:pPr>
        <w:keepLines/>
        <w:spacing w:after="240"/>
        <w:jc w:val="center"/>
        <w:rPr>
          <w:rFonts w:ascii="Arial" w:hAnsi="Arial" w:hint="eastAsia"/>
          <w:b/>
          <w:lang w:val="en-US" w:eastAsia="zh-CN"/>
        </w:rPr>
      </w:pPr>
      <w:r w:rsidRPr="003C0B48">
        <w:rPr>
          <w:rFonts w:ascii="Arial" w:hAnsi="Arial"/>
          <w:b/>
          <w:lang w:val="en-US" w:eastAsia="zh-CN"/>
        </w:rPr>
        <w:t xml:space="preserve">Figure </w:t>
      </w:r>
      <w:r w:rsidRPr="003C0B48">
        <w:rPr>
          <w:rFonts w:ascii="Arial" w:hAnsi="Arial"/>
          <w:b/>
        </w:rPr>
        <w:t>6.21.Y.1</w:t>
      </w:r>
      <w:r w:rsidRPr="003C0B48">
        <w:rPr>
          <w:rFonts w:ascii="Arial" w:hAnsi="Arial"/>
          <w:b/>
          <w:lang w:val="en-US" w:eastAsia="zh-CN"/>
        </w:rPr>
        <w:t>.</w:t>
      </w:r>
      <w:r>
        <w:rPr>
          <w:rFonts w:ascii="Arial" w:hAnsi="Arial"/>
          <w:b/>
          <w:lang w:val="en-US" w:eastAsia="zh-CN"/>
        </w:rPr>
        <w:t>5</w:t>
      </w:r>
      <w:r w:rsidRPr="003C0B48">
        <w:rPr>
          <w:rFonts w:ascii="Arial" w:hAnsi="Arial"/>
          <w:b/>
          <w:lang w:val="en-US" w:eastAsia="zh-CN"/>
        </w:rPr>
        <w:t>-</w:t>
      </w:r>
      <w:r>
        <w:rPr>
          <w:rFonts w:ascii="Arial" w:hAnsi="Arial"/>
          <w:b/>
          <w:lang w:val="en-US" w:eastAsia="zh-CN"/>
        </w:rPr>
        <w:t>1</w:t>
      </w:r>
      <w:r w:rsidRPr="003C0B48">
        <w:rPr>
          <w:rFonts w:ascii="Arial" w:hAnsi="Arial"/>
          <w:b/>
          <w:lang w:val="en-US" w:eastAsia="zh-CN"/>
        </w:rPr>
        <w:t xml:space="preserve"> Protocol Stack between Base Station and CN NF</w:t>
      </w:r>
    </w:p>
    <w:p w14:paraId="20B4997C" w14:textId="77777777" w:rsidR="0036775E" w:rsidRDefault="0036775E" w:rsidP="0036775E">
      <w:pPr>
        <w:pStyle w:val="Heading4"/>
      </w:pPr>
      <w:r w:rsidRPr="001D0732">
        <w:t>6.X.Y.2</w:t>
      </w:r>
      <w:r w:rsidRPr="001D0732">
        <w:tab/>
        <w:t>Procedures</w:t>
      </w:r>
      <w:bookmarkEnd w:id="44"/>
      <w:bookmarkEnd w:id="52"/>
      <w:bookmarkEnd w:id="53"/>
      <w:bookmarkEnd w:id="54"/>
      <w:bookmarkEnd w:id="55"/>
      <w:bookmarkEnd w:id="56"/>
      <w:bookmarkEnd w:id="57"/>
      <w:bookmarkEnd w:id="58"/>
    </w:p>
    <w:p w14:paraId="1E582BAB" w14:textId="77777777" w:rsidR="006D15C1" w:rsidRPr="006D15C1" w:rsidRDefault="00690307" w:rsidP="006D15C1">
      <w:pPr>
        <w:rPr>
          <w:i/>
          <w:iCs/>
          <w:color w:val="0070C0"/>
        </w:rPr>
      </w:pPr>
      <w:bookmarkStart w:id="67" w:name="_Toc326248711"/>
      <w:bookmarkStart w:id="68" w:name="_Toc510604409"/>
      <w:bookmarkStart w:id="69" w:name="_Toc204948596"/>
      <w:bookmarkStart w:id="70" w:name="_Toc204948723"/>
      <w:bookmarkStart w:id="71" w:name="_Toc206752141"/>
      <w:bookmarkStart w:id="72" w:name="_Toc214981702"/>
      <w:bookmarkStart w:id="73" w:name="_Toc214989627"/>
      <w:bookmarkStart w:id="74" w:name="_Toc215056204"/>
      <w:bookmarkStart w:id="75"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415A9068" w14:textId="2B6D79FD" w:rsidR="00690307"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3528E563" w14:textId="77777777" w:rsidR="00751793" w:rsidRDefault="00751793" w:rsidP="00751793">
      <w:pPr>
        <w:jc w:val="center"/>
      </w:pPr>
      <w:r>
        <w:object w:dxaOrig="10120" w:dyaOrig="7250" w14:anchorId="7E21B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05pt;height:297.65pt" o:ole="">
            <v:imagedata r:id="rId13" o:title=""/>
          </v:shape>
          <o:OLEObject Type="Embed" ProgID="Visio.Drawing.15" ShapeID="_x0000_i1025" DrawAspect="Content" ObjectID="_1831067657" r:id="rId14"/>
        </w:object>
      </w:r>
    </w:p>
    <w:p w14:paraId="7CF4C993" w14:textId="0D56DDAA" w:rsidR="00751793" w:rsidRDefault="00751793" w:rsidP="00751793">
      <w:pPr>
        <w:pStyle w:val="TF"/>
        <w:rPr>
          <w:rFonts w:asciiTheme="minorEastAsia" w:eastAsiaTheme="minorEastAsia" w:hAnsiTheme="minorEastAsia"/>
          <w:lang w:eastAsia="zh-CN"/>
        </w:rPr>
      </w:pPr>
      <w:bookmarkStart w:id="76" w:name="_Hlk196849362"/>
      <w:r>
        <w:rPr>
          <w:rFonts w:hint="eastAsia"/>
        </w:rPr>
        <w:t>Figure</w:t>
      </w:r>
      <w:r>
        <w:t xml:space="preserve"> </w:t>
      </w:r>
      <w:r w:rsidR="00937933">
        <w:t>6.21.Y.1.</w:t>
      </w:r>
      <w:r>
        <w:t xml:space="preserve">5-1 </w:t>
      </w:r>
      <w:r w:rsidRPr="00B04F50">
        <w:t>D</w:t>
      </w:r>
      <w:r w:rsidRPr="00B04F50">
        <w:rPr>
          <w:rFonts w:hint="eastAsia"/>
        </w:rPr>
        <w:t>ata</w:t>
      </w:r>
      <w:r w:rsidRPr="00B04F50">
        <w:t xml:space="preserve"> registration</w:t>
      </w:r>
    </w:p>
    <w:bookmarkEnd w:id="76"/>
    <w:p w14:paraId="55E5F899" w14:textId="77777777" w:rsidR="00751793" w:rsidRDefault="00751793" w:rsidP="00751793">
      <w:pPr>
        <w:pStyle w:val="B1"/>
        <w:numPr>
          <w:ilvl w:val="0"/>
          <w:numId w:val="6"/>
        </w:numPr>
        <w:overflowPunct w:val="0"/>
        <w:autoSpaceDE w:val="0"/>
        <w:autoSpaceDN w:val="0"/>
        <w:adjustRightInd w:val="0"/>
        <w:textAlignment w:val="baseline"/>
      </w:pPr>
      <w:r>
        <w:rPr>
          <w:rFonts w:hint="eastAsia"/>
          <w:lang w:eastAsia="zh-CN"/>
        </w:rPr>
        <w:t>BS</w:t>
      </w:r>
      <w:r>
        <w:rPr>
          <w:lang w:eastAsia="zh-CN"/>
        </w:rPr>
        <w:t xml:space="preserve"> collects T</w:t>
      </w:r>
      <w:r>
        <w:rPr>
          <w:rFonts w:hint="eastAsia"/>
          <w:lang w:eastAsia="zh-CN"/>
        </w:rPr>
        <w:t>arget</w:t>
      </w:r>
      <w:r>
        <w:rPr>
          <w:lang w:eastAsia="zh-CN"/>
        </w:rPr>
        <w:t xml:space="preserve"> CSI data from UE(s). If Data Info Storage Indication indicates “BS local storage”, BS stores the Target CSI, CSI feedback, encoder data locally.</w:t>
      </w:r>
    </w:p>
    <w:p w14:paraId="727EEA82" w14:textId="6BE78B57" w:rsidR="00751793" w:rsidRDefault="00751793" w:rsidP="00751793">
      <w:pPr>
        <w:pStyle w:val="B1"/>
        <w:numPr>
          <w:ilvl w:val="0"/>
          <w:numId w:val="6"/>
        </w:numPr>
        <w:overflowPunct w:val="0"/>
        <w:autoSpaceDE w:val="0"/>
        <w:autoSpaceDN w:val="0"/>
        <w:adjustRightInd w:val="0"/>
        <w:textAlignment w:val="baseline"/>
      </w:pPr>
      <w:r w:rsidRPr="00EF5A97">
        <w:t>If Data Info Storage Indication indicates “</w:t>
      </w:r>
      <w:r>
        <w:t>CN</w:t>
      </w:r>
      <w:r w:rsidRPr="00EF5A97">
        <w:t xml:space="preserve"> storage”, BS</w:t>
      </w:r>
      <w:r>
        <w:t xml:space="preserve"> sends the Data Registration</w:t>
      </w:r>
      <w:r>
        <w:rPr>
          <w:rFonts w:hint="eastAsia"/>
          <w:lang w:eastAsia="zh-CN"/>
        </w:rPr>
        <w:t>/Publish</w:t>
      </w:r>
      <w:r>
        <w:rPr>
          <w:lang w:eastAsia="zh-CN"/>
        </w:rPr>
        <w:t xml:space="preserve">ment Request to the CN NF, including either Data </w:t>
      </w:r>
      <w:r>
        <w:rPr>
          <w:rFonts w:hint="eastAsia"/>
          <w:lang w:eastAsia="zh-CN"/>
        </w:rPr>
        <w:t>Description</w:t>
      </w:r>
      <w:r>
        <w:rPr>
          <w:lang w:eastAsia="zh-CN"/>
        </w:rPr>
        <w:t xml:space="preserve"> </w:t>
      </w:r>
      <w:r>
        <w:rPr>
          <w:rFonts w:hint="eastAsia"/>
          <w:lang w:eastAsia="zh-CN"/>
        </w:rPr>
        <w:t>Info</w:t>
      </w:r>
      <w:r>
        <w:rPr>
          <w:lang w:eastAsia="zh-CN"/>
        </w:rPr>
        <w:t xml:space="preserve"> or Data Info as defined in </w:t>
      </w:r>
      <w:r w:rsidR="00937933">
        <w:rPr>
          <w:lang w:eastAsia="zh-CN"/>
        </w:rPr>
        <w:t>6.21.Y.1.</w:t>
      </w:r>
      <w:r>
        <w:rPr>
          <w:lang w:eastAsia="zh-CN"/>
        </w:rPr>
        <w:t>2.</w:t>
      </w:r>
    </w:p>
    <w:p w14:paraId="09F770C5" w14:textId="77777777" w:rsidR="00751793" w:rsidRDefault="00751793" w:rsidP="00751793">
      <w:pPr>
        <w:pStyle w:val="B1"/>
        <w:numPr>
          <w:ilvl w:val="0"/>
          <w:numId w:val="6"/>
        </w:numPr>
        <w:overflowPunct w:val="0"/>
        <w:autoSpaceDE w:val="0"/>
        <w:autoSpaceDN w:val="0"/>
        <w:adjustRightInd w:val="0"/>
        <w:textAlignment w:val="baseline"/>
      </w:pPr>
      <w:r>
        <w:rPr>
          <w:lang w:eastAsia="zh-CN"/>
        </w:rPr>
        <w:t>Based on AMF ID received at step 2, CN NF</w:t>
      </w:r>
      <w:r w:rsidRPr="004F7CA3">
        <w:rPr>
          <w:lang w:eastAsia="zh-CN"/>
        </w:rPr>
        <w:t xml:space="preserve"> </w:t>
      </w:r>
      <w:r>
        <w:rPr>
          <w:lang w:eastAsia="zh-CN"/>
        </w:rPr>
        <w:t xml:space="preserve">queries AMF to retrieve PEI, SUPI, GPSI based on </w:t>
      </w:r>
      <w:r w:rsidRPr="004F7CA3">
        <w:rPr>
          <w:rFonts w:hint="eastAsia"/>
          <w:lang w:eastAsia="zh-CN"/>
        </w:rPr>
        <w:t>AMF UE NGAP ID</w:t>
      </w:r>
      <w:r>
        <w:rPr>
          <w:rFonts w:hint="eastAsia"/>
          <w:lang w:eastAsia="zh-CN"/>
        </w:rPr>
        <w:t>/</w:t>
      </w:r>
      <w:r w:rsidRPr="004F7CA3">
        <w:rPr>
          <w:rFonts w:hint="eastAsia"/>
          <w:lang w:eastAsia="zh-CN"/>
        </w:rPr>
        <w:t>RAN UE NGAP ID</w:t>
      </w:r>
      <w:r>
        <w:rPr>
          <w:lang w:eastAsia="zh-CN"/>
        </w:rPr>
        <w:t xml:space="preserve">. </w:t>
      </w:r>
    </w:p>
    <w:p w14:paraId="74ADECA3" w14:textId="77777777" w:rsidR="00751793" w:rsidRDefault="00751793" w:rsidP="00751793">
      <w:pPr>
        <w:pStyle w:val="B1"/>
        <w:numPr>
          <w:ilvl w:val="0"/>
          <w:numId w:val="6"/>
        </w:numPr>
        <w:overflowPunct w:val="0"/>
        <w:autoSpaceDE w:val="0"/>
        <w:autoSpaceDN w:val="0"/>
        <w:adjustRightInd w:val="0"/>
        <w:textAlignment w:val="baseline"/>
      </w:pPr>
      <w:r w:rsidRPr="004F7CA3">
        <w:rPr>
          <w:lang w:eastAsia="zh-CN"/>
        </w:rPr>
        <w:lastRenderedPageBreak/>
        <w:t xml:space="preserve">CN NF stores PEI, SUPI, GPSI </w:t>
      </w:r>
      <w:r>
        <w:rPr>
          <w:lang w:eastAsia="zh-CN"/>
        </w:rPr>
        <w:t xml:space="preserve">and </w:t>
      </w:r>
      <w:r w:rsidRPr="004F7CA3">
        <w:rPr>
          <w:lang w:eastAsia="zh-CN"/>
        </w:rPr>
        <w:t xml:space="preserve">the </w:t>
      </w:r>
      <w:r>
        <w:rPr>
          <w:lang w:eastAsia="zh-CN"/>
        </w:rPr>
        <w:t xml:space="preserve">data </w:t>
      </w:r>
      <w:r w:rsidRPr="004F7CA3">
        <w:rPr>
          <w:lang w:eastAsia="zh-CN"/>
        </w:rPr>
        <w:t>received at step 2.</w:t>
      </w:r>
    </w:p>
    <w:p w14:paraId="4F5C1676" w14:textId="77777777" w:rsidR="00751793" w:rsidRDefault="00751793" w:rsidP="00751793">
      <w:pPr>
        <w:pStyle w:val="B1"/>
        <w:numPr>
          <w:ilvl w:val="0"/>
          <w:numId w:val="6"/>
        </w:numPr>
        <w:overflowPunct w:val="0"/>
        <w:autoSpaceDE w:val="0"/>
        <w:autoSpaceDN w:val="0"/>
        <w:adjustRightInd w:val="0"/>
        <w:textAlignment w:val="baseline"/>
      </w:pPr>
      <w:r>
        <w:rPr>
          <w:rFonts w:hint="eastAsia"/>
          <w:lang w:eastAsia="zh-CN"/>
        </w:rPr>
        <w:t>C</w:t>
      </w:r>
      <w:r>
        <w:rPr>
          <w:lang w:eastAsia="zh-CN"/>
        </w:rPr>
        <w:t>N NF responds to BS about the storage of data.</w:t>
      </w:r>
    </w:p>
    <w:p w14:paraId="1AD6806A" w14:textId="77777777" w:rsidR="00751793" w:rsidRDefault="00751793" w:rsidP="00751793">
      <w:pPr>
        <w:pStyle w:val="B1"/>
        <w:numPr>
          <w:ilvl w:val="0"/>
          <w:numId w:val="6"/>
        </w:numPr>
        <w:overflowPunct w:val="0"/>
        <w:autoSpaceDE w:val="0"/>
        <w:autoSpaceDN w:val="0"/>
        <w:adjustRightInd w:val="0"/>
        <w:textAlignment w:val="baseline"/>
      </w:pPr>
      <w:r>
        <w:rPr>
          <w:lang w:eastAsia="zh-CN"/>
        </w:rPr>
        <w:t>If Data Info is transmitted over data connection and if there’s no existing data connection established between BS and CN NF, a new data connection is established.</w:t>
      </w:r>
    </w:p>
    <w:p w14:paraId="32092A4A" w14:textId="77777777" w:rsidR="00751793" w:rsidRDefault="00751793" w:rsidP="00751793">
      <w:pPr>
        <w:pStyle w:val="B1"/>
        <w:numPr>
          <w:ilvl w:val="0"/>
          <w:numId w:val="6"/>
        </w:numPr>
        <w:overflowPunct w:val="0"/>
        <w:autoSpaceDE w:val="0"/>
        <w:autoSpaceDN w:val="0"/>
        <w:adjustRightInd w:val="0"/>
        <w:textAlignment w:val="baseline"/>
      </w:pPr>
      <w:r>
        <w:rPr>
          <w:rFonts w:hint="eastAsia"/>
          <w:lang w:eastAsia="zh-CN"/>
        </w:rPr>
        <w:t>D</w:t>
      </w:r>
      <w:r>
        <w:rPr>
          <w:lang w:eastAsia="zh-CN"/>
        </w:rPr>
        <w:t>ata Info is provided over the data connection</w:t>
      </w:r>
    </w:p>
    <w:p w14:paraId="24A8332C" w14:textId="77777777" w:rsidR="00751793" w:rsidRDefault="00751793" w:rsidP="00751793">
      <w:r>
        <w:object w:dxaOrig="13161" w:dyaOrig="10850" w14:anchorId="6EE83D20">
          <v:shape id="_x0000_i1026" type="#_x0000_t75" style="width:415.05pt;height:342.3pt" o:ole="">
            <v:imagedata r:id="rId15" o:title=""/>
          </v:shape>
          <o:OLEObject Type="Embed" ProgID="Visio.Drawing.15" ShapeID="_x0000_i1026" DrawAspect="Content" ObjectID="_1831067658" r:id="rId16"/>
        </w:object>
      </w:r>
    </w:p>
    <w:p w14:paraId="63BFF41A" w14:textId="2D9C3ED1" w:rsidR="00751793" w:rsidRDefault="00751793" w:rsidP="00751793">
      <w:pPr>
        <w:pStyle w:val="TF"/>
      </w:pPr>
      <w:r>
        <w:t xml:space="preserve"> </w:t>
      </w:r>
      <w:bookmarkStart w:id="77" w:name="_Hlk216794363"/>
      <w:r w:rsidRPr="000F14C0">
        <w:t xml:space="preserve">Figure </w:t>
      </w:r>
      <w:r w:rsidR="00937933">
        <w:t>6.21.Y.1.</w:t>
      </w:r>
      <w:r w:rsidRPr="000F14C0">
        <w:t>5-</w:t>
      </w:r>
      <w:r>
        <w:t>2</w:t>
      </w:r>
      <w:r w:rsidRPr="000F14C0">
        <w:t xml:space="preserve"> Data </w:t>
      </w:r>
      <w:r>
        <w:t xml:space="preserve">sharing </w:t>
      </w:r>
      <w:r w:rsidRPr="00BC263C">
        <w:rPr>
          <w:rFonts w:hint="eastAsia"/>
        </w:rPr>
        <w:t>via</w:t>
      </w:r>
      <w:r>
        <w:t xml:space="preserve"> </w:t>
      </w:r>
      <w:r w:rsidRPr="00BC263C">
        <w:rPr>
          <w:rFonts w:hint="eastAsia"/>
        </w:rPr>
        <w:t>CN</w:t>
      </w:r>
      <w:r w:rsidRPr="00BC263C">
        <w:t xml:space="preserve"> </w:t>
      </w:r>
      <w:r w:rsidRPr="00BC263C">
        <w:rPr>
          <w:rFonts w:hint="eastAsia"/>
        </w:rPr>
        <w:t>NF</w:t>
      </w:r>
      <w:bookmarkEnd w:id="77"/>
    </w:p>
    <w:p w14:paraId="56047078" w14:textId="77777777" w:rsidR="00751793" w:rsidRDefault="00751793" w:rsidP="00751793">
      <w:pPr>
        <w:pStyle w:val="ListParagraph"/>
        <w:widowControl w:val="0"/>
        <w:numPr>
          <w:ilvl w:val="0"/>
          <w:numId w:val="7"/>
        </w:numPr>
        <w:spacing w:after="0"/>
        <w:ind w:firstLineChars="0"/>
        <w:jc w:val="both"/>
      </w:pPr>
      <w:bookmarkStart w:id="78" w:name="_Hlk216793411"/>
      <w:bookmarkStart w:id="79" w:name="_Hlk216793312"/>
      <w:r>
        <w:t xml:space="preserve">BS collects </w:t>
      </w:r>
      <w:r w:rsidRPr="003527D9">
        <w:t>Target CSI</w:t>
      </w:r>
      <w:r>
        <w:t xml:space="preserve"> </w:t>
      </w:r>
      <w:r>
        <w:rPr>
          <w:rFonts w:hint="eastAsia"/>
        </w:rPr>
        <w:t>from</w:t>
      </w:r>
      <w:r>
        <w:t xml:space="preserve"> </w:t>
      </w:r>
      <w:r>
        <w:rPr>
          <w:rFonts w:hint="eastAsia"/>
        </w:rPr>
        <w:t>UE</w:t>
      </w:r>
      <w:r w:rsidRPr="003527D9">
        <w:t>,</w:t>
      </w:r>
      <w:r w:rsidRPr="000D3E0B">
        <w:t xml:space="preserve"> </w:t>
      </w:r>
      <w:r>
        <w:t>and generate</w:t>
      </w:r>
      <w:r>
        <w:rPr>
          <w:rFonts w:hint="eastAsia"/>
        </w:rPr>
        <w:t>s</w:t>
      </w:r>
      <w:r w:rsidRPr="003527D9">
        <w:t xml:space="preserve"> CSI feedback</w:t>
      </w:r>
      <w:r>
        <w:t xml:space="preserve"> &amp;</w:t>
      </w:r>
      <w:r w:rsidRPr="003527D9">
        <w:t xml:space="preserve"> encoder data</w:t>
      </w:r>
      <w:r>
        <w:t xml:space="preserve"> and registers</w:t>
      </w:r>
      <w:r>
        <w:rPr>
          <w:rFonts w:hint="eastAsia"/>
        </w:rPr>
        <w:t>/</w:t>
      </w:r>
      <w:r>
        <w:t>publishes Data info to the CN NF.</w:t>
      </w:r>
    </w:p>
    <w:bookmarkEnd w:id="78"/>
    <w:p w14:paraId="035BA26F" w14:textId="714A3D8F" w:rsidR="00751793" w:rsidRDefault="00751793" w:rsidP="00751793">
      <w:pPr>
        <w:pStyle w:val="ListParagraph"/>
        <w:widowControl w:val="0"/>
        <w:numPr>
          <w:ilvl w:val="0"/>
          <w:numId w:val="7"/>
        </w:numPr>
        <w:spacing w:after="0"/>
        <w:ind w:firstLineChars="0"/>
        <w:jc w:val="both"/>
      </w:pPr>
      <w:r>
        <w:t xml:space="preserve">AF sends the Data Sharing Service Request to the CN NF (via NEF), including information defined in </w:t>
      </w:r>
      <w:r w:rsidR="00937933">
        <w:t>6.21.Y.1.</w:t>
      </w:r>
      <w:r>
        <w:t>3</w:t>
      </w:r>
    </w:p>
    <w:p w14:paraId="6D7332F2" w14:textId="77777777" w:rsidR="00751793" w:rsidRDefault="00751793" w:rsidP="00751793">
      <w:pPr>
        <w:pStyle w:val="ListParagraph"/>
        <w:widowControl w:val="0"/>
        <w:numPr>
          <w:ilvl w:val="0"/>
          <w:numId w:val="7"/>
        </w:numPr>
        <w:spacing w:after="0"/>
        <w:ind w:firstLineChars="0"/>
        <w:jc w:val="both"/>
      </w:pPr>
      <w:r>
        <w:rPr>
          <w:rFonts w:hint="eastAsia"/>
        </w:rPr>
        <w:t>C</w:t>
      </w:r>
      <w:r>
        <w:t xml:space="preserve">N NF queries locally based on information included in the </w:t>
      </w:r>
      <w:r w:rsidRPr="00670417">
        <w:t>Data Sharing Service Request</w:t>
      </w:r>
      <w:r>
        <w:t xml:space="preserve"> and the stored data description info to retrieve the data matching service requirements or the BS which stores the data matching service requirements.</w:t>
      </w:r>
    </w:p>
    <w:p w14:paraId="777657B6" w14:textId="543F12C0" w:rsidR="00751793" w:rsidRDefault="00751793" w:rsidP="00751793">
      <w:pPr>
        <w:pStyle w:val="ListParagraph"/>
        <w:widowControl w:val="0"/>
        <w:numPr>
          <w:ilvl w:val="0"/>
          <w:numId w:val="7"/>
        </w:numPr>
        <w:spacing w:after="0"/>
        <w:ind w:firstLineChars="0"/>
        <w:jc w:val="both"/>
      </w:pPr>
      <w:bookmarkStart w:id="80" w:name="_Hlk216794612"/>
      <w:r w:rsidRPr="000D3E0B">
        <w:t>If the data info is not stored in the CN NF, t</w:t>
      </w:r>
      <w:r w:rsidRPr="00066F97">
        <w:t xml:space="preserve">he CN NF sends the Data Info </w:t>
      </w:r>
      <w:r w:rsidRPr="000D3E0B">
        <w:rPr>
          <w:rFonts w:hint="eastAsia"/>
        </w:rPr>
        <w:t>R</w:t>
      </w:r>
      <w:r w:rsidRPr="000D3E0B">
        <w:t xml:space="preserve">equest to the </w:t>
      </w:r>
      <w:r w:rsidRPr="000D3E0B">
        <w:rPr>
          <w:rFonts w:hint="eastAsia"/>
        </w:rPr>
        <w:t>selected</w:t>
      </w:r>
      <w:r w:rsidRPr="000D3E0B">
        <w:t xml:space="preserve"> BS</w:t>
      </w:r>
      <w:r w:rsidRPr="00066F97">
        <w:t xml:space="preserve">, including information defined in </w:t>
      </w:r>
      <w:r w:rsidR="00937933">
        <w:t>6.21.Y.1.</w:t>
      </w:r>
      <w:r w:rsidRPr="00066F97">
        <w:t xml:space="preserve">4. </w:t>
      </w:r>
      <w:r>
        <w:rPr>
          <w:rFonts w:hint="eastAsia"/>
        </w:rPr>
        <w:t>If</w:t>
      </w:r>
      <w:r>
        <w:t xml:space="preserve"> </w:t>
      </w:r>
      <w:bookmarkStart w:id="81" w:name="_Hlk216794050"/>
      <w:r>
        <w:rPr>
          <w:rFonts w:hint="eastAsia"/>
        </w:rPr>
        <w:t>SUPI</w:t>
      </w:r>
      <w:r>
        <w:t xml:space="preserve">, </w:t>
      </w:r>
      <w:r>
        <w:rPr>
          <w:rFonts w:hint="eastAsia"/>
        </w:rPr>
        <w:t>GPSI</w:t>
      </w:r>
      <w:r>
        <w:t xml:space="preserve"> or Chipset vendor info</w:t>
      </w:r>
      <w:bookmarkEnd w:id="81"/>
      <w:r>
        <w:t xml:space="preserve"> is required in step 1, the CN NF retrieves ID of </w:t>
      </w:r>
      <w:bookmarkStart w:id="82" w:name="_Hlk216794002"/>
      <w:r>
        <w:t>servi</w:t>
      </w:r>
      <w:r>
        <w:rPr>
          <w:rFonts w:hint="eastAsia"/>
        </w:rPr>
        <w:t>ng</w:t>
      </w:r>
      <w:r>
        <w:t xml:space="preserve"> AMF</w:t>
      </w:r>
      <w:r>
        <w:rPr>
          <w:rFonts w:hint="eastAsia"/>
        </w:rPr>
        <w:t>/</w:t>
      </w:r>
      <w:r>
        <w:t>NF storing UE contexts</w:t>
      </w:r>
      <w:bookmarkEnd w:id="82"/>
      <w:r>
        <w:t xml:space="preserve"> from UDM</w:t>
      </w:r>
      <w:r>
        <w:rPr>
          <w:rFonts w:hint="eastAsia"/>
        </w:rPr>
        <w:t>,</w:t>
      </w:r>
      <w:r>
        <w:t xml:space="preserve"> and then retrieves from the </w:t>
      </w:r>
      <w:r w:rsidRPr="00CA107E">
        <w:t>serving AMF/NF storing UE contexts</w:t>
      </w:r>
      <w:r>
        <w:t xml:space="preserve"> about the UE </w:t>
      </w:r>
      <w:r>
        <w:rPr>
          <w:rFonts w:hint="eastAsia"/>
        </w:rPr>
        <w:t>NGAP</w:t>
      </w:r>
      <w:r>
        <w:t xml:space="preserve"> ID matching </w:t>
      </w:r>
      <w:r w:rsidRPr="00CA107E">
        <w:t>SUPI, GPSI or Chipset vendor info</w:t>
      </w:r>
      <w:r>
        <w:t>.</w:t>
      </w:r>
    </w:p>
    <w:bookmarkEnd w:id="80"/>
    <w:p w14:paraId="120FCD3E" w14:textId="77777777" w:rsidR="00751793" w:rsidRPr="00066F97" w:rsidRDefault="00751793" w:rsidP="00751793">
      <w:pPr>
        <w:pStyle w:val="ListParagraph"/>
        <w:ind w:left="420" w:firstLineChars="0" w:firstLine="0"/>
      </w:pPr>
      <w:r w:rsidRPr="00066F97">
        <w:t>BS responds with the requested data, if data info is transmitted over CP signaling.</w:t>
      </w:r>
      <w:r>
        <w:t xml:space="preserve"> </w:t>
      </w:r>
    </w:p>
    <w:p w14:paraId="03417B33" w14:textId="77777777" w:rsidR="00751793" w:rsidRPr="00023112" w:rsidRDefault="00751793" w:rsidP="00751793">
      <w:pPr>
        <w:pStyle w:val="ListParagraph"/>
        <w:widowControl w:val="0"/>
        <w:numPr>
          <w:ilvl w:val="0"/>
          <w:numId w:val="7"/>
        </w:numPr>
        <w:spacing w:after="0"/>
        <w:ind w:firstLineChars="0"/>
        <w:jc w:val="both"/>
      </w:pPr>
      <w:r w:rsidRPr="00023112">
        <w:t>If Data Info is transmitted over data connection and if there’s no existing data connection established between BS and CN NF, a new data connection is established.</w:t>
      </w:r>
    </w:p>
    <w:p w14:paraId="0220056F" w14:textId="77777777" w:rsidR="00751793" w:rsidRPr="00023112" w:rsidRDefault="00751793" w:rsidP="00751793">
      <w:pPr>
        <w:pStyle w:val="ListParagraph"/>
        <w:widowControl w:val="0"/>
        <w:numPr>
          <w:ilvl w:val="0"/>
          <w:numId w:val="7"/>
        </w:numPr>
        <w:spacing w:after="0"/>
        <w:ind w:firstLineChars="0"/>
        <w:jc w:val="both"/>
      </w:pPr>
      <w:r w:rsidRPr="00023112">
        <w:t xml:space="preserve">Data Info is provided </w:t>
      </w:r>
      <w:r>
        <w:t xml:space="preserve">from BS to the CN NF </w:t>
      </w:r>
      <w:r w:rsidRPr="00023112">
        <w:t>over the data connection</w:t>
      </w:r>
      <w:r>
        <w:t>.</w:t>
      </w:r>
    </w:p>
    <w:p w14:paraId="21EDB6F4" w14:textId="43C28614" w:rsidR="00751793" w:rsidRPr="00751793" w:rsidRDefault="00751793" w:rsidP="00751793">
      <w:pPr>
        <w:pStyle w:val="ListParagraph"/>
        <w:widowControl w:val="0"/>
        <w:numPr>
          <w:ilvl w:val="0"/>
          <w:numId w:val="7"/>
        </w:numPr>
        <w:spacing w:after="0"/>
        <w:ind w:firstLineChars="0"/>
        <w:jc w:val="both"/>
      </w:pPr>
      <w:r>
        <w:rPr>
          <w:rFonts w:hint="eastAsia"/>
        </w:rPr>
        <w:t>C</w:t>
      </w:r>
      <w:r>
        <w:t>N NF responds to the AF with the requested data info (via NEF).</w:t>
      </w:r>
      <w:bookmarkEnd w:id="79"/>
    </w:p>
    <w:p w14:paraId="76CEEC83" w14:textId="2F353672" w:rsidR="0036775E" w:rsidRDefault="0036775E" w:rsidP="0036775E">
      <w:pPr>
        <w:pStyle w:val="Heading4"/>
      </w:pPr>
      <w:r w:rsidRPr="001D0732">
        <w:rPr>
          <w:lang w:eastAsia="zh-CN"/>
        </w:rPr>
        <w:t>6.X.Y.3</w:t>
      </w:r>
      <w:r w:rsidRPr="001D0732">
        <w:rPr>
          <w:lang w:eastAsia="zh-CN"/>
        </w:rPr>
        <w:tab/>
      </w:r>
      <w:bookmarkEnd w:id="67"/>
      <w:bookmarkEnd w:id="68"/>
      <w:r w:rsidRPr="001D0732">
        <w:t>Services, Entities and Interfaces</w:t>
      </w:r>
      <w:bookmarkEnd w:id="69"/>
      <w:bookmarkEnd w:id="70"/>
      <w:bookmarkEnd w:id="71"/>
      <w:bookmarkEnd w:id="72"/>
      <w:bookmarkEnd w:id="73"/>
      <w:bookmarkEnd w:id="74"/>
      <w:bookmarkEnd w:id="75"/>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65AA7B85" w:rsidR="005644BA" w:rsidRPr="006D15C1" w:rsidRDefault="005644BA" w:rsidP="006D15C1">
      <w:pPr>
        <w:pStyle w:val="B1"/>
        <w:numPr>
          <w:ilvl w:val="0"/>
          <w:numId w:val="1"/>
        </w:numPr>
        <w:rPr>
          <w:i/>
          <w:iCs/>
          <w:color w:val="0070C0"/>
        </w:rPr>
      </w:pPr>
      <w:r w:rsidRPr="006D15C1">
        <w:rPr>
          <w:i/>
          <w:iCs/>
          <w:color w:val="0070C0"/>
        </w:rPr>
        <w:lastRenderedPageBreak/>
        <w:t>description of the Services, Entities and Interfaces assumed by the solution. If existing Services, Entities and/or Interfaces are impacted (</w:t>
      </w:r>
      <w:proofErr w:type="gramStart"/>
      <w:r w:rsidRPr="006D15C1">
        <w:rPr>
          <w:i/>
          <w:iCs/>
          <w:color w:val="0070C0"/>
        </w:rPr>
        <w:t>e.g.</w:t>
      </w:r>
      <w:proofErr w:type="gramEnd"/>
      <w:r w:rsidRPr="006D15C1">
        <w:rPr>
          <w:i/>
          <w:iCs/>
          <w:color w:val="0070C0"/>
        </w:rPr>
        <w:t xml:space="preserve"> 5G), describe the impacts.</w:t>
      </w:r>
    </w:p>
    <w:p w14:paraId="6A200289" w14:textId="4F2C3EA5" w:rsidR="00547C56" w:rsidRDefault="00547C56" w:rsidP="00547C56">
      <w:pPr>
        <w:rPr>
          <w:lang w:val="en-US" w:eastAsia="zh-CN"/>
        </w:rPr>
      </w:pPr>
      <w:r w:rsidRPr="00547C56">
        <w:rPr>
          <w:lang w:val="en-US" w:eastAsia="zh-CN"/>
        </w:rPr>
        <w:t>Base Station (gNB)</w:t>
      </w:r>
      <w:r>
        <w:rPr>
          <w:lang w:val="en-US" w:eastAsia="zh-CN"/>
        </w:rPr>
        <w:t xml:space="preserve">: </w:t>
      </w:r>
    </w:p>
    <w:p w14:paraId="4649FAF3" w14:textId="77777777" w:rsidR="00547C56" w:rsidRPr="00547C56" w:rsidRDefault="00547C56" w:rsidP="00547C56">
      <w:pPr>
        <w:pStyle w:val="ListParagraph"/>
        <w:numPr>
          <w:ilvl w:val="0"/>
          <w:numId w:val="21"/>
        </w:numPr>
        <w:ind w:firstLineChars="0"/>
        <w:rPr>
          <w:lang w:val="en-US" w:eastAsia="zh-CN"/>
        </w:rPr>
      </w:pPr>
      <w:r w:rsidRPr="00547C56">
        <w:rPr>
          <w:lang w:val="en-US" w:eastAsia="zh-CN"/>
        </w:rPr>
        <w:t>AI Model Training: Locally trains the encoder/decoder models for CSI compression.</w:t>
      </w:r>
    </w:p>
    <w:p w14:paraId="1F2D09A2" w14:textId="77777777" w:rsidR="00547C56" w:rsidRPr="00547C56" w:rsidRDefault="00547C56" w:rsidP="00547C56">
      <w:pPr>
        <w:pStyle w:val="ListParagraph"/>
        <w:numPr>
          <w:ilvl w:val="0"/>
          <w:numId w:val="21"/>
        </w:numPr>
        <w:ind w:firstLineChars="0"/>
        <w:rPr>
          <w:lang w:val="en-US" w:eastAsia="zh-CN"/>
        </w:rPr>
      </w:pPr>
      <w:r w:rsidRPr="00547C56">
        <w:rPr>
          <w:lang w:val="en-US" w:eastAsia="zh-CN"/>
        </w:rPr>
        <w:t>Data Lifecycle Management: Makes a critical storage decision—store data locally or in the CN NF—based on the Data Information Storage Indication.</w:t>
      </w:r>
    </w:p>
    <w:p w14:paraId="1DD75822" w14:textId="77777777" w:rsidR="00547C56" w:rsidRPr="00547C56" w:rsidRDefault="00547C56" w:rsidP="00547C56">
      <w:pPr>
        <w:pStyle w:val="ListParagraph"/>
        <w:numPr>
          <w:ilvl w:val="0"/>
          <w:numId w:val="21"/>
        </w:numPr>
        <w:ind w:firstLineChars="0"/>
        <w:rPr>
          <w:lang w:val="en-US" w:eastAsia="zh-CN"/>
        </w:rPr>
      </w:pPr>
      <w:r w:rsidRPr="00547C56">
        <w:rPr>
          <w:lang w:val="en-US" w:eastAsia="zh-CN"/>
        </w:rPr>
        <w:t>Metadata Generation &amp; Registration: Must generate and register/publish comprehensive Data Description Information (metadata) to the CN NF.</w:t>
      </w:r>
    </w:p>
    <w:p w14:paraId="695CC061" w14:textId="77777777" w:rsidR="00547C56" w:rsidRPr="00547C56" w:rsidRDefault="00547C56" w:rsidP="00547C56">
      <w:pPr>
        <w:pStyle w:val="ListParagraph"/>
        <w:numPr>
          <w:ilvl w:val="0"/>
          <w:numId w:val="21"/>
        </w:numPr>
        <w:ind w:firstLineChars="0"/>
        <w:rPr>
          <w:lang w:val="en-US" w:eastAsia="zh-CN"/>
        </w:rPr>
      </w:pPr>
      <w:r w:rsidRPr="00547C56">
        <w:rPr>
          <w:lang w:val="en-US" w:eastAsia="zh-CN"/>
        </w:rPr>
        <w:t>On-Demand Data Server: May serve data directly to the Application Server under the CN NF's instruction, requiring new peer-to-peer data transfer capabilities.</w:t>
      </w:r>
    </w:p>
    <w:p w14:paraId="4B4BA1EA" w14:textId="7B83956A" w:rsidR="00547C56" w:rsidRPr="00547C56" w:rsidRDefault="00547C56" w:rsidP="00547C56">
      <w:pPr>
        <w:rPr>
          <w:lang w:val="en-US" w:eastAsia="zh-CN"/>
        </w:rPr>
      </w:pPr>
      <w:r w:rsidRPr="00547C56">
        <w:rPr>
          <w:lang w:val="en-US" w:eastAsia="zh-CN"/>
        </w:rPr>
        <w:t>Data Collection / Sharing Network Element (CN NF)</w:t>
      </w:r>
      <w:r w:rsidR="00E90F44">
        <w:rPr>
          <w:lang w:val="en-US" w:eastAsia="zh-CN"/>
        </w:rPr>
        <w:t>:</w:t>
      </w:r>
    </w:p>
    <w:p w14:paraId="5111DE02" w14:textId="77777777" w:rsidR="00547C56" w:rsidRPr="00547C56" w:rsidRDefault="00547C56" w:rsidP="00547C56">
      <w:pPr>
        <w:pStyle w:val="ListParagraph"/>
        <w:numPr>
          <w:ilvl w:val="0"/>
          <w:numId w:val="21"/>
        </w:numPr>
        <w:ind w:firstLineChars="0"/>
        <w:rPr>
          <w:lang w:val="en-US" w:eastAsia="zh-CN"/>
        </w:rPr>
      </w:pPr>
      <w:r w:rsidRPr="00547C56">
        <w:rPr>
          <w:lang w:val="en-US" w:eastAsia="zh-CN"/>
        </w:rPr>
        <w:t>Unified Registry &amp; Repository: Acts as a Data Registry &amp; Repository (R&amp;R), storing either full datasets or just metadata based on the gNB's storage decision.</w:t>
      </w:r>
    </w:p>
    <w:p w14:paraId="357ED389" w14:textId="3C805F2A" w:rsidR="00547C56" w:rsidRPr="00547C56" w:rsidRDefault="00547C56" w:rsidP="00547C56">
      <w:pPr>
        <w:pStyle w:val="ListParagraph"/>
        <w:numPr>
          <w:ilvl w:val="0"/>
          <w:numId w:val="21"/>
        </w:numPr>
        <w:ind w:firstLineChars="0"/>
        <w:rPr>
          <w:lang w:val="en-US" w:eastAsia="zh-CN"/>
        </w:rPr>
      </w:pPr>
      <w:r w:rsidRPr="00547C56">
        <w:rPr>
          <w:lang w:val="en-US" w:eastAsia="zh-CN"/>
        </w:rPr>
        <w:t>Interprets the Application Server's Data Sharing Service Request, applies policies, and orchestrates the data retrieval path (directly from its storage or by proxying a request to the gNB).</w:t>
      </w:r>
    </w:p>
    <w:p w14:paraId="5D85FC52" w14:textId="0E6844E4" w:rsidR="00547C56" w:rsidRPr="00547C56" w:rsidRDefault="00547C56" w:rsidP="00547C56">
      <w:pPr>
        <w:pStyle w:val="ListParagraph"/>
        <w:numPr>
          <w:ilvl w:val="0"/>
          <w:numId w:val="21"/>
        </w:numPr>
        <w:ind w:firstLineChars="0"/>
        <w:rPr>
          <w:lang w:val="en-US" w:eastAsia="zh-CN"/>
        </w:rPr>
      </w:pPr>
      <w:r w:rsidRPr="00547C56">
        <w:rPr>
          <w:lang w:val="en-US" w:eastAsia="zh-CN"/>
        </w:rPr>
        <w:t>gNB Select</w:t>
      </w:r>
      <w:r>
        <w:rPr>
          <w:lang w:val="en-US" w:eastAsia="zh-CN"/>
        </w:rPr>
        <w:t>ion</w:t>
      </w:r>
      <w:r w:rsidRPr="00547C56">
        <w:rPr>
          <w:lang w:val="en-US" w:eastAsia="zh-CN"/>
        </w:rPr>
        <w:t>: When data is stored at the gNB, the CN NF must intelligently select the correct gNB based on service requirements, registered metadata, and gNB capabilities.</w:t>
      </w:r>
    </w:p>
    <w:p w14:paraId="782DAF8D" w14:textId="29EFBC3C" w:rsidR="00547C56" w:rsidRPr="00547C56" w:rsidRDefault="00547C56" w:rsidP="00547C56">
      <w:pPr>
        <w:pStyle w:val="ListParagraph"/>
        <w:numPr>
          <w:ilvl w:val="0"/>
          <w:numId w:val="21"/>
        </w:numPr>
        <w:ind w:firstLineChars="0"/>
        <w:rPr>
          <w:lang w:val="en-US" w:eastAsia="zh-CN"/>
        </w:rPr>
      </w:pPr>
      <w:r>
        <w:rPr>
          <w:lang w:val="en-US" w:eastAsia="zh-CN"/>
        </w:rPr>
        <w:t>F</w:t>
      </w:r>
      <w:r w:rsidRPr="00547C56">
        <w:rPr>
          <w:lang w:val="en-US" w:eastAsia="zh-CN"/>
        </w:rPr>
        <w:t>acilitate direct data transfer by providing the Application Server's address to the selected gNB.</w:t>
      </w:r>
    </w:p>
    <w:p w14:paraId="6C659C91" w14:textId="0207EB23" w:rsidR="00E90F44" w:rsidRDefault="00E90F44" w:rsidP="00547C56">
      <w:pPr>
        <w:shd w:val="clear" w:color="auto" w:fill="FFFFFF"/>
        <w:spacing w:before="240" w:after="120"/>
        <w:outlineLvl w:val="3"/>
        <w:rPr>
          <w:rFonts w:ascii="Segoe UI" w:hAnsi="Segoe UI" w:cs="Segoe UI" w:hint="eastAsia"/>
          <w:color w:val="0F1115"/>
          <w:shd w:val="clear" w:color="auto" w:fill="FFFFFF"/>
          <w:lang w:eastAsia="zh-CN"/>
        </w:rPr>
      </w:pPr>
      <w:r>
        <w:rPr>
          <w:rFonts w:ascii="Segoe UI" w:hAnsi="Segoe UI" w:cs="Segoe UI" w:hint="eastAsia"/>
          <w:color w:val="0F1115"/>
          <w:shd w:val="clear" w:color="auto" w:fill="FFFFFF"/>
          <w:lang w:eastAsia="zh-CN"/>
        </w:rPr>
        <w:t>U</w:t>
      </w:r>
      <w:r>
        <w:rPr>
          <w:rFonts w:ascii="Segoe UI" w:hAnsi="Segoe UI" w:cs="Segoe UI"/>
          <w:color w:val="0F1115"/>
          <w:shd w:val="clear" w:color="auto" w:fill="FFFFFF"/>
          <w:lang w:eastAsia="zh-CN"/>
        </w:rPr>
        <w:t>E:</w:t>
      </w:r>
    </w:p>
    <w:p w14:paraId="166C64CF" w14:textId="0F04FA20" w:rsidR="00C93D83" w:rsidRPr="00E90F44" w:rsidRDefault="00E90F44" w:rsidP="00E90F44">
      <w:pPr>
        <w:pStyle w:val="ListParagraph"/>
        <w:numPr>
          <w:ilvl w:val="0"/>
          <w:numId w:val="21"/>
        </w:numPr>
        <w:ind w:firstLineChars="0"/>
        <w:rPr>
          <w:lang w:val="en-US" w:eastAsia="zh-CN"/>
        </w:rPr>
      </w:pPr>
      <w:r w:rsidRPr="00E90F44">
        <w:rPr>
          <w:lang w:val="en-US" w:eastAsia="zh-CN"/>
        </w:rPr>
        <w:t xml:space="preserve">Conducts Target CSI measurements with the specific purpose of feeding the gNB's encoder training and dataset generation process.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1CBA7" w14:textId="77777777" w:rsidR="00FD4ABE" w:rsidRDefault="00FD4ABE">
      <w:r>
        <w:separator/>
      </w:r>
    </w:p>
  </w:endnote>
  <w:endnote w:type="continuationSeparator" w:id="0">
    <w:p w14:paraId="5ED26F32" w14:textId="77777777" w:rsidR="00FD4ABE" w:rsidRDefault="00FD4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D402A" w14:textId="77777777" w:rsidR="00FD4ABE" w:rsidRDefault="00FD4ABE">
      <w:r>
        <w:separator/>
      </w:r>
    </w:p>
  </w:footnote>
  <w:footnote w:type="continuationSeparator" w:id="0">
    <w:p w14:paraId="43C30CE0" w14:textId="77777777" w:rsidR="00FD4ABE" w:rsidRDefault="00FD4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57420"/>
    <w:multiLevelType w:val="hybridMultilevel"/>
    <w:tmpl w:val="851856B6"/>
    <w:lvl w:ilvl="0" w:tplc="093211EA">
      <w:start w:val="6"/>
      <w:numFmt w:val="bullet"/>
      <w:lvlText w:val="-"/>
      <w:lvlJc w:val="left"/>
      <w:pPr>
        <w:ind w:left="360" w:hanging="360"/>
      </w:pPr>
      <w:rPr>
        <w:rFonts w:ascii="Segoe UI" w:eastAsia="宋体" w:hAnsi="Segoe UI" w:cs="Segoe UI" w:hint="default"/>
        <w:b/>
        <w:color w:val="0F11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00DA5"/>
    <w:multiLevelType w:val="hybridMultilevel"/>
    <w:tmpl w:val="43348BF8"/>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6F687F"/>
    <w:multiLevelType w:val="multilevel"/>
    <w:tmpl w:val="46582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D62766"/>
    <w:multiLevelType w:val="hybridMultilevel"/>
    <w:tmpl w:val="6B4487B2"/>
    <w:lvl w:ilvl="0" w:tplc="74AEA7C8">
      <w:start w:val="3"/>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E22BDD"/>
    <w:multiLevelType w:val="hybridMultilevel"/>
    <w:tmpl w:val="C5D4F304"/>
    <w:lvl w:ilvl="0" w:tplc="94BA5284">
      <w:start w:val="6"/>
      <w:numFmt w:val="bullet"/>
      <w:lvlText w:val="-"/>
      <w:lvlJc w:val="left"/>
      <w:pPr>
        <w:ind w:left="420" w:hanging="420"/>
      </w:pPr>
      <w:rPr>
        <w:rFonts w:ascii="Times New Roman" w:eastAsia="宋体" w:hAnsi="Times New Roman" w:cs="Times New Roman" w:hint="default"/>
      </w:rPr>
    </w:lvl>
    <w:lvl w:ilvl="1" w:tplc="8FE4B794">
      <w:numFmt w:val="bullet"/>
      <w:lvlText w:val=""/>
      <w:lvlJc w:val="left"/>
      <w:pPr>
        <w:ind w:left="780" w:hanging="360"/>
      </w:pPr>
      <w:rPr>
        <w:rFonts w:ascii="Wingdings" w:eastAsia="宋体"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CC33EE"/>
    <w:multiLevelType w:val="multilevel"/>
    <w:tmpl w:val="DD4086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7FE6E36"/>
    <w:multiLevelType w:val="multilevel"/>
    <w:tmpl w:val="B3684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E64194"/>
    <w:multiLevelType w:val="hybridMultilevel"/>
    <w:tmpl w:val="3216FEFC"/>
    <w:lvl w:ilvl="0" w:tplc="0409000D">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608112F"/>
    <w:multiLevelType w:val="hybridMultilevel"/>
    <w:tmpl w:val="CB88E028"/>
    <w:lvl w:ilvl="0" w:tplc="0409000D">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E236F246">
      <w:numFmt w:val="bullet"/>
      <w:lvlText w:val=""/>
      <w:lvlJc w:val="left"/>
      <w:pPr>
        <w:ind w:left="1200" w:hanging="360"/>
      </w:pPr>
      <w:rPr>
        <w:rFonts w:ascii="Wingdings" w:eastAsia="宋体"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2970AB"/>
    <w:multiLevelType w:val="hybridMultilevel"/>
    <w:tmpl w:val="372633DA"/>
    <w:lvl w:ilvl="0" w:tplc="97669E16">
      <w:numFmt w:val="bullet"/>
      <w:lvlText w:val=""/>
      <w:lvlJc w:val="left"/>
      <w:pPr>
        <w:ind w:left="560" w:hanging="360"/>
      </w:pPr>
      <w:rPr>
        <w:rFonts w:ascii="Wingdings" w:eastAsia="宋体"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0570AA6"/>
    <w:multiLevelType w:val="hybridMultilevel"/>
    <w:tmpl w:val="518E4FD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DB0493"/>
    <w:multiLevelType w:val="hybridMultilevel"/>
    <w:tmpl w:val="43C654E8"/>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5411DF9"/>
    <w:multiLevelType w:val="hybridMultilevel"/>
    <w:tmpl w:val="473AE518"/>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94BA5284">
      <w:start w:val="6"/>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5C1108"/>
    <w:multiLevelType w:val="hybridMultilevel"/>
    <w:tmpl w:val="3D74F190"/>
    <w:lvl w:ilvl="0" w:tplc="9A98516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0572FB3"/>
    <w:multiLevelType w:val="hybridMultilevel"/>
    <w:tmpl w:val="A02E6C92"/>
    <w:lvl w:ilvl="0" w:tplc="906CF07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2F140E"/>
    <w:multiLevelType w:val="hybridMultilevel"/>
    <w:tmpl w:val="248A448C"/>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7C37DC"/>
    <w:multiLevelType w:val="hybridMultilevel"/>
    <w:tmpl w:val="5BE6132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DF01BA"/>
    <w:multiLevelType w:val="multilevel"/>
    <w:tmpl w:val="E78EF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7B5ED7"/>
    <w:multiLevelType w:val="hybridMultilevel"/>
    <w:tmpl w:val="D3C02B72"/>
    <w:lvl w:ilvl="0" w:tplc="5F605300">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E402942"/>
    <w:multiLevelType w:val="multilevel"/>
    <w:tmpl w:val="1B7EF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5"/>
  </w:num>
  <w:num w:numId="3">
    <w:abstractNumId w:val="6"/>
  </w:num>
  <w:num w:numId="4">
    <w:abstractNumId w:val="2"/>
  </w:num>
  <w:num w:numId="5">
    <w:abstractNumId w:val="0"/>
  </w:num>
  <w:num w:numId="6">
    <w:abstractNumId w:val="10"/>
  </w:num>
  <w:num w:numId="7">
    <w:abstractNumId w:val="20"/>
  </w:num>
  <w:num w:numId="8">
    <w:abstractNumId w:val="3"/>
  </w:num>
  <w:num w:numId="9">
    <w:abstractNumId w:val="12"/>
  </w:num>
  <w:num w:numId="10">
    <w:abstractNumId w:val="9"/>
  </w:num>
  <w:num w:numId="11">
    <w:abstractNumId w:val="18"/>
  </w:num>
  <w:num w:numId="12">
    <w:abstractNumId w:val="16"/>
  </w:num>
  <w:num w:numId="13">
    <w:abstractNumId w:val="4"/>
  </w:num>
  <w:num w:numId="14">
    <w:abstractNumId w:val="14"/>
  </w:num>
  <w:num w:numId="15">
    <w:abstractNumId w:val="11"/>
  </w:num>
  <w:num w:numId="16">
    <w:abstractNumId w:val="8"/>
  </w:num>
  <w:num w:numId="17">
    <w:abstractNumId w:val="13"/>
  </w:num>
  <w:num w:numId="18">
    <w:abstractNumId w:val="1"/>
  </w:num>
  <w:num w:numId="19">
    <w:abstractNumId w:val="7"/>
  </w:num>
  <w:num w:numId="20">
    <w:abstractNumId w:val="19"/>
  </w:num>
  <w:num w:numId="21">
    <w:abstractNumId w:val="17"/>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552A"/>
    <w:rsid w:val="000B59EB"/>
    <w:rsid w:val="000D67EB"/>
    <w:rsid w:val="0010504F"/>
    <w:rsid w:val="001168AF"/>
    <w:rsid w:val="00134914"/>
    <w:rsid w:val="00147430"/>
    <w:rsid w:val="001604A8"/>
    <w:rsid w:val="00185549"/>
    <w:rsid w:val="001937CF"/>
    <w:rsid w:val="001B093A"/>
    <w:rsid w:val="001C35FE"/>
    <w:rsid w:val="001C5CF1"/>
    <w:rsid w:val="001E0A30"/>
    <w:rsid w:val="00213C5B"/>
    <w:rsid w:val="00214DF0"/>
    <w:rsid w:val="002328BC"/>
    <w:rsid w:val="00243096"/>
    <w:rsid w:val="002474B7"/>
    <w:rsid w:val="002518BD"/>
    <w:rsid w:val="00266561"/>
    <w:rsid w:val="00277711"/>
    <w:rsid w:val="002943E1"/>
    <w:rsid w:val="002B4079"/>
    <w:rsid w:val="00310DE0"/>
    <w:rsid w:val="00337943"/>
    <w:rsid w:val="00357463"/>
    <w:rsid w:val="0036775E"/>
    <w:rsid w:val="00375166"/>
    <w:rsid w:val="003B2658"/>
    <w:rsid w:val="003C0B48"/>
    <w:rsid w:val="003D5D20"/>
    <w:rsid w:val="004054C1"/>
    <w:rsid w:val="00410DB0"/>
    <w:rsid w:val="0044235F"/>
    <w:rsid w:val="004721C0"/>
    <w:rsid w:val="004B141B"/>
    <w:rsid w:val="004E0251"/>
    <w:rsid w:val="004E2F92"/>
    <w:rsid w:val="00512260"/>
    <w:rsid w:val="0051513A"/>
    <w:rsid w:val="00515C0E"/>
    <w:rsid w:val="0051688C"/>
    <w:rsid w:val="00532BDB"/>
    <w:rsid w:val="00547C56"/>
    <w:rsid w:val="005644BA"/>
    <w:rsid w:val="00567921"/>
    <w:rsid w:val="005E50F2"/>
    <w:rsid w:val="005E5F61"/>
    <w:rsid w:val="00653E2A"/>
    <w:rsid w:val="00672A6C"/>
    <w:rsid w:val="00690307"/>
    <w:rsid w:val="0069541A"/>
    <w:rsid w:val="00696F3A"/>
    <w:rsid w:val="006B621B"/>
    <w:rsid w:val="006D15C1"/>
    <w:rsid w:val="00751793"/>
    <w:rsid w:val="00780A06"/>
    <w:rsid w:val="00785301"/>
    <w:rsid w:val="00793D77"/>
    <w:rsid w:val="008171CF"/>
    <w:rsid w:val="0082707E"/>
    <w:rsid w:val="00897386"/>
    <w:rsid w:val="008B4AAF"/>
    <w:rsid w:val="009158D2"/>
    <w:rsid w:val="009255E7"/>
    <w:rsid w:val="00937933"/>
    <w:rsid w:val="00982BA7"/>
    <w:rsid w:val="00995C58"/>
    <w:rsid w:val="009A21B0"/>
    <w:rsid w:val="00A25379"/>
    <w:rsid w:val="00A3119F"/>
    <w:rsid w:val="00A34787"/>
    <w:rsid w:val="00A36BAD"/>
    <w:rsid w:val="00A52B31"/>
    <w:rsid w:val="00A80D74"/>
    <w:rsid w:val="00AA3DBE"/>
    <w:rsid w:val="00AA7E59"/>
    <w:rsid w:val="00AB1CCA"/>
    <w:rsid w:val="00AE35AD"/>
    <w:rsid w:val="00AE5761"/>
    <w:rsid w:val="00B37D10"/>
    <w:rsid w:val="00B41104"/>
    <w:rsid w:val="00BA4BE2"/>
    <w:rsid w:val="00BD1620"/>
    <w:rsid w:val="00BE15C9"/>
    <w:rsid w:val="00BF3721"/>
    <w:rsid w:val="00C03966"/>
    <w:rsid w:val="00C44D05"/>
    <w:rsid w:val="00C601CB"/>
    <w:rsid w:val="00C86F41"/>
    <w:rsid w:val="00C87441"/>
    <w:rsid w:val="00C93D83"/>
    <w:rsid w:val="00CC4471"/>
    <w:rsid w:val="00D07287"/>
    <w:rsid w:val="00D2339F"/>
    <w:rsid w:val="00D24BB9"/>
    <w:rsid w:val="00D27ADC"/>
    <w:rsid w:val="00D318B2"/>
    <w:rsid w:val="00D52A68"/>
    <w:rsid w:val="00D55FB4"/>
    <w:rsid w:val="00D560D2"/>
    <w:rsid w:val="00D64858"/>
    <w:rsid w:val="00D9740E"/>
    <w:rsid w:val="00E06393"/>
    <w:rsid w:val="00E07D1C"/>
    <w:rsid w:val="00E1464D"/>
    <w:rsid w:val="00E25D01"/>
    <w:rsid w:val="00E54C0A"/>
    <w:rsid w:val="00E81D32"/>
    <w:rsid w:val="00E90F44"/>
    <w:rsid w:val="00F21090"/>
    <w:rsid w:val="00F30FD1"/>
    <w:rsid w:val="00F3442A"/>
    <w:rsid w:val="00F431B2"/>
    <w:rsid w:val="00F57C87"/>
    <w:rsid w:val="00F6525A"/>
    <w:rsid w:val="00FD4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130</TotalTime>
  <Pages>8</Pages>
  <Words>2206</Words>
  <Characters>12579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36</cp:revision>
  <cp:lastPrinted>1900-01-01T05:00:00Z</cp:lastPrinted>
  <dcterms:created xsi:type="dcterms:W3CDTF">2026-01-06T09:04:00Z</dcterms:created>
  <dcterms:modified xsi:type="dcterms:W3CDTF">2026-01-27T17:06:00Z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